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7B" w:rsidRPr="00067A6E" w:rsidRDefault="00A77AF1" w:rsidP="00067A6E">
      <w:pPr>
        <w:pStyle w:val="1"/>
        <w:keepNext w:val="0"/>
        <w:widowControl w:val="0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3. </w:t>
      </w:r>
      <w:r w:rsidR="00E2797B" w:rsidRPr="00067A6E">
        <w:rPr>
          <w:rFonts w:cs="Arial"/>
          <w:color w:val="282A2E"/>
          <w:sz w:val="24"/>
          <w:szCs w:val="24"/>
        </w:rPr>
        <w:t>СТРОИТЕЛЬСТВО</w:t>
      </w:r>
    </w:p>
    <w:p w:rsidR="003B3FB7" w:rsidRPr="00CF2D78" w:rsidRDefault="003B3FB7" w:rsidP="00067A6E">
      <w:pPr>
        <w:pStyle w:val="21"/>
        <w:widowControl w:val="0"/>
        <w:rPr>
          <w:rFonts w:cs="Arial"/>
          <w:b/>
          <w:color w:val="282A2E"/>
          <w:szCs w:val="28"/>
        </w:rPr>
      </w:pPr>
    </w:p>
    <w:p w:rsidR="002E710C" w:rsidRPr="00067A6E" w:rsidRDefault="002E710C" w:rsidP="00067A6E">
      <w:pPr>
        <w:pStyle w:val="21"/>
        <w:widowControl w:val="0"/>
        <w:rPr>
          <w:rFonts w:cs="Arial"/>
          <w:color w:val="282A2E"/>
          <w:sz w:val="22"/>
          <w:szCs w:val="22"/>
        </w:rPr>
      </w:pPr>
      <w:r w:rsidRPr="00B16BA4">
        <w:rPr>
          <w:rFonts w:cs="Arial"/>
          <w:b/>
          <w:color w:val="282A2E"/>
          <w:sz w:val="22"/>
          <w:szCs w:val="22"/>
        </w:rPr>
        <w:t>Строительная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B16BA4">
        <w:rPr>
          <w:rFonts w:cs="Arial"/>
          <w:b/>
          <w:color w:val="282A2E"/>
          <w:sz w:val="22"/>
          <w:szCs w:val="22"/>
        </w:rPr>
        <w:t>деятельность.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Объем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работ,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выполненных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по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виду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экономической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деятельности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«Строительство»,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в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3F6817">
        <w:rPr>
          <w:rFonts w:cs="Arial"/>
          <w:color w:val="282A2E"/>
          <w:sz w:val="22"/>
          <w:szCs w:val="22"/>
        </w:rPr>
        <w:t>октябре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202</w:t>
      </w:r>
      <w:r w:rsidR="00265C9B" w:rsidRPr="00B16BA4">
        <w:rPr>
          <w:rFonts w:cs="Arial"/>
          <w:color w:val="282A2E"/>
          <w:sz w:val="22"/>
          <w:szCs w:val="22"/>
        </w:rPr>
        <w:t>4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года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составил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3F6817">
        <w:rPr>
          <w:rFonts w:cs="Arial"/>
          <w:color w:val="282A2E"/>
          <w:sz w:val="22"/>
          <w:szCs w:val="22"/>
        </w:rPr>
        <w:t>4 238,2</w:t>
      </w:r>
      <w:r w:rsidR="00CF55CA">
        <w:rPr>
          <w:rFonts w:cs="Arial"/>
          <w:color w:val="282A2E"/>
          <w:sz w:val="22"/>
          <w:szCs w:val="22"/>
        </w:rPr>
        <w:t xml:space="preserve"> </w:t>
      </w:r>
      <w:proofErr w:type="spellStart"/>
      <w:r w:rsidR="008F2F71" w:rsidRPr="00B16BA4">
        <w:rPr>
          <w:rFonts w:cs="Arial"/>
          <w:color w:val="282A2E"/>
          <w:sz w:val="22"/>
          <w:szCs w:val="22"/>
        </w:rPr>
        <w:t>млн</w:t>
      </w:r>
      <w:proofErr w:type="spellEnd"/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рублей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или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3F6817">
        <w:rPr>
          <w:rFonts w:cs="Arial"/>
          <w:color w:val="282A2E"/>
          <w:sz w:val="22"/>
          <w:szCs w:val="22"/>
        </w:rPr>
        <w:t>113</w:t>
      </w:r>
      <w:r w:rsidR="00887CF9">
        <w:rPr>
          <w:rFonts w:cs="Arial"/>
          <w:color w:val="282A2E"/>
          <w:sz w:val="22"/>
          <w:szCs w:val="22"/>
        </w:rPr>
        <w:t>,</w:t>
      </w:r>
      <w:r w:rsidR="00FB0073">
        <w:rPr>
          <w:rFonts w:cs="Arial"/>
          <w:color w:val="282A2E"/>
          <w:sz w:val="22"/>
          <w:szCs w:val="22"/>
        </w:rPr>
        <w:t>2</w:t>
      </w:r>
      <w:r w:rsidR="008F2F71" w:rsidRPr="00B16BA4">
        <w:rPr>
          <w:rFonts w:cs="Arial"/>
          <w:color w:val="282A2E"/>
          <w:sz w:val="22"/>
          <w:szCs w:val="22"/>
        </w:rPr>
        <w:t>%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260DE1" w:rsidRPr="00B16BA4">
        <w:rPr>
          <w:rFonts w:cs="Arial"/>
          <w:color w:val="282A2E"/>
          <w:sz w:val="22"/>
          <w:szCs w:val="22"/>
        </w:rPr>
        <w:t>(в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260DE1" w:rsidRPr="00B16BA4">
        <w:rPr>
          <w:rFonts w:cs="Arial"/>
          <w:color w:val="282A2E"/>
          <w:sz w:val="22"/>
          <w:szCs w:val="22"/>
        </w:rPr>
        <w:t>сопоставимых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260DE1" w:rsidRPr="00B16BA4">
        <w:rPr>
          <w:rFonts w:cs="Arial"/>
          <w:color w:val="282A2E"/>
          <w:sz w:val="22"/>
          <w:szCs w:val="22"/>
        </w:rPr>
        <w:t>ценах)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к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соответствующему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периоду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предыдущ</w:t>
      </w:r>
      <w:r w:rsidR="00265C9B" w:rsidRPr="00B16BA4">
        <w:rPr>
          <w:rFonts w:cs="Arial"/>
          <w:color w:val="282A2E"/>
          <w:sz w:val="22"/>
          <w:szCs w:val="22"/>
        </w:rPr>
        <w:t>его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265C9B" w:rsidRPr="00B16BA4">
        <w:rPr>
          <w:rFonts w:cs="Arial"/>
          <w:color w:val="282A2E"/>
          <w:sz w:val="22"/>
          <w:szCs w:val="22"/>
        </w:rPr>
        <w:t>года</w:t>
      </w:r>
      <w:r w:rsidR="008F2F71" w:rsidRPr="00067A6E">
        <w:rPr>
          <w:rFonts w:cs="Arial"/>
          <w:color w:val="282A2E"/>
          <w:sz w:val="22"/>
          <w:szCs w:val="22"/>
        </w:rPr>
        <w:t>.</w:t>
      </w:r>
    </w:p>
    <w:p w:rsidR="00265C9B" w:rsidRPr="00A77AF1" w:rsidRDefault="00265C9B" w:rsidP="00067A6E">
      <w:pPr>
        <w:pStyle w:val="21"/>
        <w:widowControl w:val="0"/>
        <w:rPr>
          <w:rFonts w:cs="Arial"/>
          <w:b/>
          <w:color w:val="282A2E"/>
          <w:sz w:val="32"/>
          <w:szCs w:val="32"/>
        </w:rPr>
      </w:pPr>
    </w:p>
    <w:p w:rsidR="002E710C" w:rsidRPr="00067A6E" w:rsidRDefault="00265C9B" w:rsidP="00067A6E">
      <w:pPr>
        <w:pStyle w:val="21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t>Динамика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объема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работ,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выполненных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по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виду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деятельности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«Строительство»</w:t>
      </w:r>
    </w:p>
    <w:p w:rsidR="00265C9B" w:rsidRPr="00A77AF1" w:rsidRDefault="00265C9B" w:rsidP="00067A6E">
      <w:pPr>
        <w:pStyle w:val="21"/>
        <w:widowControl w:val="0"/>
        <w:jc w:val="center"/>
        <w:rPr>
          <w:rFonts w:cs="Arial"/>
          <w:color w:val="282A2E"/>
          <w:sz w:val="20"/>
          <w:highlight w:val="yellow"/>
        </w:rPr>
      </w:pPr>
    </w:p>
    <w:tbl>
      <w:tblPr>
        <w:tblW w:w="494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379"/>
        <w:gridCol w:w="2265"/>
        <w:gridCol w:w="2552"/>
        <w:gridCol w:w="2552"/>
      </w:tblGrid>
      <w:tr w:rsidR="00067A6E" w:rsidRPr="00067A6E" w:rsidTr="0058471A">
        <w:trPr>
          <w:trHeight w:val="219"/>
          <w:tblHeader/>
        </w:trPr>
        <w:tc>
          <w:tcPr>
            <w:tcW w:w="1220" w:type="pct"/>
            <w:vMerge w:val="restart"/>
            <w:shd w:val="clear" w:color="auto" w:fill="EBEBEB"/>
            <w:hideMark/>
          </w:tcPr>
          <w:p w:rsidR="00265C9B" w:rsidRPr="00067A6E" w:rsidRDefault="00265C9B" w:rsidP="00A77AF1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62" w:type="pct"/>
            <w:vMerge w:val="restart"/>
            <w:shd w:val="clear" w:color="auto" w:fill="EBEBEB"/>
            <w:hideMark/>
          </w:tcPr>
          <w:p w:rsidR="00265C9B" w:rsidRPr="00067A6E" w:rsidRDefault="00265C9B" w:rsidP="00A77AF1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067A6E">
              <w:rPr>
                <w:rFonts w:cs="Arial"/>
                <w:iCs/>
                <w:color w:val="282A2E"/>
                <w:sz w:val="18"/>
                <w:szCs w:val="18"/>
              </w:rPr>
              <w:t>Млн</w:t>
            </w:r>
            <w:proofErr w:type="spellEnd"/>
            <w:proofErr w:type="gramEnd"/>
            <w:r w:rsidR="00CF55CA">
              <w:rPr>
                <w:rFonts w:cs="Arial"/>
                <w:i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iCs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618" w:type="pct"/>
            <w:gridSpan w:val="2"/>
            <w:shd w:val="clear" w:color="auto" w:fill="EBEBEB"/>
            <w:hideMark/>
          </w:tcPr>
          <w:p w:rsidR="00265C9B" w:rsidRPr="00067A6E" w:rsidRDefault="00265C9B" w:rsidP="00A77AF1">
            <w:pPr>
              <w:pStyle w:val="21"/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В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%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к</w:t>
            </w:r>
          </w:p>
        </w:tc>
      </w:tr>
      <w:tr w:rsidR="00067A6E" w:rsidRPr="00067A6E" w:rsidTr="007E7F3F">
        <w:trPr>
          <w:trHeight w:val="396"/>
          <w:tblHeader/>
        </w:trPr>
        <w:tc>
          <w:tcPr>
            <w:tcW w:w="1220" w:type="pct"/>
            <w:vMerge/>
            <w:shd w:val="clear" w:color="auto" w:fill="EBEBEB"/>
            <w:hideMark/>
          </w:tcPr>
          <w:p w:rsidR="00265C9B" w:rsidRPr="00067A6E" w:rsidRDefault="00265C9B" w:rsidP="00A77AF1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62" w:type="pct"/>
            <w:vMerge/>
            <w:shd w:val="clear" w:color="auto" w:fill="EBEBEB"/>
            <w:hideMark/>
          </w:tcPr>
          <w:p w:rsidR="00265C9B" w:rsidRPr="00067A6E" w:rsidRDefault="00265C9B" w:rsidP="00A77AF1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</w:p>
        </w:tc>
        <w:tc>
          <w:tcPr>
            <w:tcW w:w="1309" w:type="pct"/>
            <w:shd w:val="clear" w:color="auto" w:fill="EBEBEB"/>
            <w:hideMark/>
          </w:tcPr>
          <w:p w:rsidR="00265C9B" w:rsidRPr="00067A6E" w:rsidRDefault="00265C9B" w:rsidP="00A77AF1">
            <w:pPr>
              <w:pStyle w:val="21"/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309" w:type="pct"/>
            <w:shd w:val="clear" w:color="auto" w:fill="EBEBEB"/>
          </w:tcPr>
          <w:p w:rsidR="00265C9B" w:rsidRPr="00067A6E" w:rsidRDefault="00BF1753" w:rsidP="00A77AF1">
            <w:pPr>
              <w:pStyle w:val="21"/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067A6E" w:rsidRPr="00067A6E" w:rsidTr="007E7F3F">
        <w:tc>
          <w:tcPr>
            <w:tcW w:w="5000" w:type="pct"/>
            <w:gridSpan w:val="4"/>
            <w:vAlign w:val="bottom"/>
            <w:hideMark/>
          </w:tcPr>
          <w:p w:rsidR="007E7F3F" w:rsidRPr="00067A6E" w:rsidRDefault="007E7F3F" w:rsidP="00A77AF1">
            <w:pPr>
              <w:pStyle w:val="a3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 w:rsidR="00CF55C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492,5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69,2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639,2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169,9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109,8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831,6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26,8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112,3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CF55CA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</w:t>
            </w:r>
            <w:r w:rsidR="00CF55C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963,3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45,8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43,3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154,5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50,7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117,4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891,1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60,5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87,0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005,7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48,2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II</w:t>
            </w:r>
            <w:r w:rsidR="00CF55CA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6</w:t>
            </w:r>
            <w:r w:rsidR="00CF55C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051,3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52,5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121,1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</w:t>
            </w:r>
            <w:r w:rsidR="00CF55CA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11</w:t>
            </w:r>
            <w:r w:rsidR="00CF55C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014,6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49,2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332,6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58,8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018,1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275,8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213,9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230,5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209,0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142,3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14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581,2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235,4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25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595,8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80,3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439,4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71,2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47,0</w:t>
            </w:r>
          </w:p>
        </w:tc>
      </w:tr>
      <w:tr w:rsidR="003F6817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CF2D78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62" w:type="pct"/>
            <w:vAlign w:val="bottom"/>
            <w:hideMark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29 035,2</w:t>
            </w:r>
          </w:p>
        </w:tc>
        <w:tc>
          <w:tcPr>
            <w:tcW w:w="1309" w:type="pct"/>
            <w:vAlign w:val="bottom"/>
            <w:hideMark/>
          </w:tcPr>
          <w:p w:rsidR="003F6817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79,1</w:t>
            </w:r>
          </w:p>
        </w:tc>
        <w:tc>
          <w:tcPr>
            <w:tcW w:w="1309" w:type="pct"/>
            <w:vAlign w:val="bottom"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521,7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433,9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281,3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181,7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13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395,0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89,5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38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990,8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88,4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87CF9" w:rsidRPr="00067A6E" w:rsidTr="007E7F3F">
        <w:tc>
          <w:tcPr>
            <w:tcW w:w="5000" w:type="pct"/>
            <w:gridSpan w:val="4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887CF9" w:rsidRPr="00067A6E" w:rsidTr="007E7F3F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111</w:t>
            </w:r>
            <w:r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,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68,6</w:t>
            </w:r>
          </w:p>
        </w:tc>
        <w:tc>
          <w:tcPr>
            <w:tcW w:w="1309" w:type="pct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16,9</w:t>
            </w:r>
          </w:p>
        </w:tc>
      </w:tr>
      <w:tr w:rsidR="00887CF9" w:rsidRPr="00067A6E" w:rsidTr="007E7F3F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424,2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1309" w:type="pct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125,8</w:t>
            </w:r>
          </w:p>
        </w:tc>
      </w:tr>
      <w:tr w:rsidR="00887CF9" w:rsidRPr="00067A6E" w:rsidTr="007E7F3F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554,3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125,1</w:t>
            </w:r>
          </w:p>
        </w:tc>
        <w:tc>
          <w:tcPr>
            <w:tcW w:w="1309" w:type="pct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178,1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090,2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36,4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855,1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111,0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576,1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89,7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406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92,7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7 838,1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150,8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12 928,3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3 999,5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154,1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166,1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62" w:type="pct"/>
            <w:vAlign w:val="bottom"/>
            <w:hideMark/>
          </w:tcPr>
          <w:p w:rsidR="00887CF9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2 765,1</w:t>
            </w:r>
          </w:p>
        </w:tc>
        <w:tc>
          <w:tcPr>
            <w:tcW w:w="1309" w:type="pct"/>
            <w:vAlign w:val="bottom"/>
            <w:hideMark/>
          </w:tcPr>
          <w:p w:rsidR="00887CF9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49,6</w:t>
            </w:r>
          </w:p>
        </w:tc>
        <w:tc>
          <w:tcPr>
            <w:tcW w:w="1309" w:type="pct"/>
            <w:vAlign w:val="bottom"/>
          </w:tcPr>
          <w:p w:rsidR="00887CF9" w:rsidRDefault="00887CF9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68,8</w:t>
            </w:r>
          </w:p>
        </w:tc>
      </w:tr>
      <w:tr w:rsidR="00140801" w:rsidRPr="00067A6E" w:rsidTr="00844B9C">
        <w:tc>
          <w:tcPr>
            <w:tcW w:w="1220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62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</w:t>
            </w:r>
            <w:r w:rsidR="00D032D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861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309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35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309" w:type="pct"/>
            <w:vAlign w:val="bottom"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03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,3</w:t>
            </w:r>
          </w:p>
        </w:tc>
      </w:tr>
      <w:tr w:rsidR="00140801" w:rsidRPr="00067A6E" w:rsidTr="00844B9C">
        <w:tc>
          <w:tcPr>
            <w:tcW w:w="1220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9</w:t>
            </w:r>
            <w:r w:rsidR="00D032D6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626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1309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59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309" w:type="pct"/>
            <w:vAlign w:val="bottom"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121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,4</w:t>
            </w:r>
          </w:p>
        </w:tc>
      </w:tr>
      <w:tr w:rsidR="00140801" w:rsidRPr="00067A6E" w:rsidTr="00844B9C">
        <w:tc>
          <w:tcPr>
            <w:tcW w:w="1220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62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  <w:r w:rsidR="00DA1307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54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,8</w:t>
            </w:r>
          </w:p>
        </w:tc>
        <w:tc>
          <w:tcPr>
            <w:tcW w:w="1309" w:type="pct"/>
            <w:vAlign w:val="bottom"/>
            <w:hideMark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79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309" w:type="pct"/>
            <w:vAlign w:val="bottom"/>
          </w:tcPr>
          <w:p w:rsidR="00140801" w:rsidRPr="00067A6E" w:rsidRDefault="00140801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3F6817" w:rsidRPr="00067A6E" w:rsidTr="00844B9C">
        <w:tc>
          <w:tcPr>
            <w:tcW w:w="1220" w:type="pct"/>
            <w:vAlign w:val="bottom"/>
            <w:hideMark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62" w:type="pct"/>
            <w:vAlign w:val="bottom"/>
            <w:hideMark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4 238,2</w:t>
            </w:r>
          </w:p>
        </w:tc>
        <w:tc>
          <w:tcPr>
            <w:tcW w:w="1309" w:type="pct"/>
            <w:vAlign w:val="bottom"/>
            <w:hideMark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113,2</w:t>
            </w:r>
          </w:p>
        </w:tc>
        <w:tc>
          <w:tcPr>
            <w:tcW w:w="1309" w:type="pct"/>
            <w:vAlign w:val="bottom"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148,1</w:t>
            </w:r>
          </w:p>
        </w:tc>
      </w:tr>
      <w:tr w:rsidR="003F6817" w:rsidRPr="00067A6E" w:rsidTr="00844B9C">
        <w:tc>
          <w:tcPr>
            <w:tcW w:w="1220" w:type="pct"/>
            <w:vAlign w:val="bottom"/>
            <w:hideMark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CF2D78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62" w:type="pct"/>
            <w:vAlign w:val="bottom"/>
            <w:hideMark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26 793,0</w:t>
            </w:r>
          </w:p>
        </w:tc>
        <w:tc>
          <w:tcPr>
            <w:tcW w:w="1309" w:type="pct"/>
            <w:vAlign w:val="bottom"/>
            <w:hideMark/>
          </w:tcPr>
          <w:p w:rsidR="003F6817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1309" w:type="pct"/>
            <w:vAlign w:val="bottom"/>
          </w:tcPr>
          <w:p w:rsidR="003F6817" w:rsidRPr="00067A6E" w:rsidRDefault="003F6817" w:rsidP="00A77AF1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CE727B" w:rsidRPr="00A77AF1" w:rsidRDefault="00CE727B" w:rsidP="00067A6E">
      <w:pPr>
        <w:pStyle w:val="a5"/>
        <w:widowControl w:val="0"/>
        <w:suppressAutoHyphens/>
        <w:ind w:firstLine="0"/>
        <w:jc w:val="center"/>
        <w:rPr>
          <w:rFonts w:ascii="Arial" w:hAnsi="Arial" w:cs="Arial"/>
          <w:b/>
          <w:i w:val="0"/>
          <w:color w:val="282A2E"/>
          <w:sz w:val="32"/>
          <w:szCs w:val="32"/>
        </w:rPr>
      </w:pPr>
    </w:p>
    <w:p w:rsidR="003B7290" w:rsidRPr="009F1F46" w:rsidRDefault="003B7290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9F1F46">
        <w:rPr>
          <w:rFonts w:cs="Arial"/>
          <w:b/>
          <w:color w:val="282A2E"/>
          <w:sz w:val="22"/>
          <w:szCs w:val="22"/>
        </w:rPr>
        <w:t>Жилищное</w:t>
      </w:r>
      <w:r w:rsidR="00CF55CA" w:rsidRPr="009F1F46">
        <w:rPr>
          <w:rFonts w:cs="Arial"/>
          <w:b/>
          <w:color w:val="282A2E"/>
          <w:sz w:val="22"/>
          <w:szCs w:val="22"/>
        </w:rPr>
        <w:t xml:space="preserve"> </w:t>
      </w:r>
      <w:r w:rsidRPr="009F1F46">
        <w:rPr>
          <w:rFonts w:cs="Arial"/>
          <w:b/>
          <w:color w:val="282A2E"/>
          <w:sz w:val="22"/>
          <w:szCs w:val="22"/>
        </w:rPr>
        <w:t>строительство.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5710E8" w:rsidRPr="009F1F46">
        <w:rPr>
          <w:rFonts w:cs="Arial"/>
          <w:color w:val="282A2E"/>
          <w:sz w:val="22"/>
          <w:szCs w:val="22"/>
        </w:rPr>
        <w:t>В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6B0891" w:rsidRPr="009F1F46">
        <w:rPr>
          <w:rFonts w:cs="Arial"/>
          <w:color w:val="282A2E"/>
          <w:sz w:val="22"/>
          <w:szCs w:val="22"/>
        </w:rPr>
        <w:t>октябре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5710E8" w:rsidRPr="009F1F46">
        <w:rPr>
          <w:rFonts w:cs="Arial"/>
          <w:color w:val="282A2E"/>
          <w:sz w:val="22"/>
          <w:szCs w:val="22"/>
        </w:rPr>
        <w:t>2024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5710E8" w:rsidRPr="009F1F46">
        <w:rPr>
          <w:rFonts w:cs="Arial"/>
          <w:color w:val="282A2E"/>
          <w:sz w:val="22"/>
          <w:szCs w:val="22"/>
        </w:rPr>
        <w:t>года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6B0891" w:rsidRPr="009F1F46">
        <w:rPr>
          <w:rFonts w:cs="Arial"/>
          <w:color w:val="282A2E"/>
          <w:sz w:val="22"/>
          <w:szCs w:val="22"/>
        </w:rPr>
        <w:t>н</w:t>
      </w:r>
      <w:r w:rsidR="00C80F3F" w:rsidRPr="009F1F46">
        <w:rPr>
          <w:rFonts w:cs="Arial"/>
          <w:color w:val="282A2E"/>
          <w:sz w:val="22"/>
          <w:szCs w:val="22"/>
        </w:rPr>
        <w:t>аселение</w:t>
      </w:r>
      <w:r w:rsidR="005A6F15" w:rsidRPr="009F1F46">
        <w:rPr>
          <w:rFonts w:cs="Arial"/>
          <w:color w:val="282A2E"/>
          <w:sz w:val="22"/>
          <w:szCs w:val="22"/>
        </w:rPr>
        <w:t>м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083015" w:rsidRPr="009F1F46">
        <w:rPr>
          <w:rFonts w:cs="Arial"/>
          <w:color w:val="282A2E"/>
          <w:sz w:val="22"/>
          <w:szCs w:val="22"/>
        </w:rPr>
        <w:t>возведено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6B0891" w:rsidRPr="009F1F46">
        <w:rPr>
          <w:rFonts w:cs="Arial"/>
          <w:color w:val="282A2E"/>
          <w:sz w:val="22"/>
          <w:szCs w:val="22"/>
        </w:rPr>
        <w:t>24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proofErr w:type="gramStart"/>
      <w:r w:rsidR="00C80F3F" w:rsidRPr="009F1F46">
        <w:rPr>
          <w:rFonts w:cs="Arial"/>
          <w:color w:val="282A2E"/>
          <w:sz w:val="22"/>
          <w:szCs w:val="22"/>
        </w:rPr>
        <w:t>индивидуальных</w:t>
      </w:r>
      <w:proofErr w:type="gramEnd"/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C80F3F" w:rsidRPr="009F1F46">
        <w:rPr>
          <w:rFonts w:cs="Arial"/>
          <w:color w:val="282A2E"/>
          <w:sz w:val="22"/>
          <w:szCs w:val="22"/>
        </w:rPr>
        <w:t>жилых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C80F3F" w:rsidRPr="009F1F46">
        <w:rPr>
          <w:rFonts w:cs="Arial"/>
          <w:color w:val="282A2E"/>
          <w:sz w:val="22"/>
          <w:szCs w:val="22"/>
        </w:rPr>
        <w:t>дом</w:t>
      </w:r>
      <w:r w:rsidR="006B0891" w:rsidRPr="009F1F46">
        <w:rPr>
          <w:rFonts w:cs="Arial"/>
          <w:color w:val="282A2E"/>
          <w:sz w:val="22"/>
          <w:szCs w:val="22"/>
        </w:rPr>
        <w:t>а</w:t>
      </w:r>
      <w:r w:rsidR="00C80F3F" w:rsidRPr="009F1F46">
        <w:rPr>
          <w:rFonts w:cs="Arial"/>
          <w:color w:val="282A2E"/>
          <w:sz w:val="22"/>
          <w:szCs w:val="22"/>
        </w:rPr>
        <w:t>.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523180" w:rsidRPr="009F1F46">
        <w:rPr>
          <w:rFonts w:cs="Arial"/>
          <w:color w:val="282A2E"/>
          <w:sz w:val="22"/>
          <w:szCs w:val="22"/>
        </w:rPr>
        <w:t>Всего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523180" w:rsidRPr="009F1F46">
        <w:rPr>
          <w:rFonts w:cs="Arial"/>
          <w:color w:val="282A2E"/>
          <w:sz w:val="22"/>
          <w:szCs w:val="22"/>
        </w:rPr>
        <w:t>построен</w:t>
      </w:r>
      <w:r w:rsidR="005D1345" w:rsidRPr="009F1F46">
        <w:rPr>
          <w:rFonts w:cs="Arial"/>
          <w:color w:val="282A2E"/>
          <w:sz w:val="22"/>
          <w:szCs w:val="22"/>
        </w:rPr>
        <w:t>о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6B0891" w:rsidRPr="009F1F46">
        <w:rPr>
          <w:rFonts w:cs="Arial"/>
          <w:color w:val="282A2E"/>
          <w:sz w:val="22"/>
          <w:szCs w:val="22"/>
        </w:rPr>
        <w:t>24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523180" w:rsidRPr="009F1F46">
        <w:rPr>
          <w:rFonts w:cs="Arial"/>
          <w:color w:val="282A2E"/>
          <w:sz w:val="22"/>
          <w:szCs w:val="22"/>
        </w:rPr>
        <w:t>нов</w:t>
      </w:r>
      <w:r w:rsidR="008470FE" w:rsidRPr="009F1F46">
        <w:rPr>
          <w:rFonts w:cs="Arial"/>
          <w:color w:val="282A2E"/>
          <w:sz w:val="22"/>
          <w:szCs w:val="22"/>
        </w:rPr>
        <w:t>ы</w:t>
      </w:r>
      <w:r w:rsidR="006B0891" w:rsidRPr="009F1F46">
        <w:rPr>
          <w:rFonts w:cs="Arial"/>
          <w:color w:val="282A2E"/>
          <w:sz w:val="22"/>
          <w:szCs w:val="22"/>
        </w:rPr>
        <w:t>е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953F06" w:rsidRPr="009F1F46">
        <w:rPr>
          <w:rFonts w:cs="Arial"/>
          <w:color w:val="282A2E"/>
          <w:sz w:val="22"/>
          <w:szCs w:val="22"/>
        </w:rPr>
        <w:t>квартир</w:t>
      </w:r>
      <w:r w:rsidR="006B0891" w:rsidRPr="009F1F46">
        <w:rPr>
          <w:rFonts w:cs="Arial"/>
          <w:color w:val="282A2E"/>
          <w:sz w:val="22"/>
          <w:szCs w:val="22"/>
        </w:rPr>
        <w:t>ы</w:t>
      </w:r>
      <w:r w:rsidRPr="009F1F46">
        <w:rPr>
          <w:rFonts w:cs="Arial"/>
          <w:color w:val="282A2E"/>
          <w:sz w:val="22"/>
          <w:szCs w:val="22"/>
        </w:rPr>
        <w:t>.</w:t>
      </w:r>
    </w:p>
    <w:p w:rsidR="003C3E36" w:rsidRPr="009F1F46" w:rsidRDefault="0040640D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proofErr w:type="gramStart"/>
      <w:r w:rsidRPr="009F1F46">
        <w:rPr>
          <w:rFonts w:cs="Arial"/>
          <w:color w:val="282A2E"/>
          <w:sz w:val="22"/>
          <w:szCs w:val="22"/>
        </w:rPr>
        <w:t>В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7D6DDC" w:rsidRPr="009F1F46">
        <w:rPr>
          <w:rFonts w:cs="Arial"/>
          <w:color w:val="282A2E"/>
          <w:sz w:val="22"/>
          <w:szCs w:val="22"/>
        </w:rPr>
        <w:t>январ</w:t>
      </w:r>
      <w:r w:rsidRPr="009F1F46">
        <w:rPr>
          <w:rFonts w:cs="Arial"/>
          <w:color w:val="282A2E"/>
          <w:sz w:val="22"/>
          <w:szCs w:val="22"/>
        </w:rPr>
        <w:t>е</w:t>
      </w:r>
      <w:r w:rsidR="00A546F6" w:rsidRPr="009F1F46">
        <w:rPr>
          <w:rFonts w:cs="Arial"/>
          <w:color w:val="282A2E"/>
          <w:sz w:val="22"/>
          <w:szCs w:val="22"/>
          <w:lang w:val="en-US"/>
        </w:rPr>
        <w:t> </w:t>
      </w:r>
      <w:r w:rsidR="00CF55CA" w:rsidRPr="009F1F46">
        <w:rPr>
          <w:rFonts w:cs="Arial"/>
          <w:color w:val="282A2E"/>
          <w:sz w:val="22"/>
          <w:szCs w:val="22"/>
        </w:rPr>
        <w:t>–</w:t>
      </w:r>
      <w:r w:rsidR="00A546F6" w:rsidRPr="009F1F46">
        <w:rPr>
          <w:rFonts w:cs="Arial"/>
          <w:color w:val="282A2E"/>
          <w:sz w:val="22"/>
          <w:szCs w:val="22"/>
          <w:lang w:val="en-US"/>
        </w:rPr>
        <w:t> </w:t>
      </w:r>
      <w:r w:rsidR="00C26297" w:rsidRPr="009F1F46">
        <w:rPr>
          <w:rFonts w:cs="Arial"/>
          <w:color w:val="282A2E"/>
          <w:sz w:val="22"/>
          <w:szCs w:val="22"/>
        </w:rPr>
        <w:t>октябре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3C3E36" w:rsidRPr="009F1F46">
        <w:rPr>
          <w:rFonts w:cs="Arial"/>
          <w:color w:val="282A2E"/>
          <w:sz w:val="22"/>
          <w:szCs w:val="22"/>
        </w:rPr>
        <w:t>2024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3C3E36" w:rsidRPr="009F1F46">
        <w:rPr>
          <w:rFonts w:cs="Arial"/>
          <w:color w:val="282A2E"/>
          <w:sz w:val="22"/>
          <w:szCs w:val="22"/>
        </w:rPr>
        <w:t>года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B81240" w:rsidRPr="009F1F46">
        <w:rPr>
          <w:rFonts w:cs="Arial"/>
          <w:color w:val="282A2E"/>
          <w:sz w:val="22"/>
          <w:szCs w:val="22"/>
        </w:rPr>
        <w:t xml:space="preserve">возведен 1 многоквартирный жилой дом, </w:t>
      </w:r>
      <w:r w:rsidR="00A546F6" w:rsidRPr="009F1F46">
        <w:rPr>
          <w:rFonts w:cs="Arial"/>
          <w:color w:val="282A2E"/>
          <w:sz w:val="22"/>
          <w:szCs w:val="22"/>
        </w:rPr>
        <w:br/>
      </w:r>
      <w:r w:rsidR="00BA4FB2" w:rsidRPr="009F1F46">
        <w:rPr>
          <w:rFonts w:cs="Arial"/>
          <w:color w:val="282A2E"/>
          <w:sz w:val="22"/>
          <w:szCs w:val="22"/>
        </w:rPr>
        <w:t>3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18322E" w:rsidRPr="009F1F46">
        <w:rPr>
          <w:rFonts w:cs="Arial"/>
          <w:color w:val="282A2E"/>
          <w:sz w:val="22"/>
          <w:szCs w:val="22"/>
        </w:rPr>
        <w:t>индивидуальн</w:t>
      </w:r>
      <w:r w:rsidR="005710E8" w:rsidRPr="009F1F46">
        <w:rPr>
          <w:rFonts w:cs="Arial"/>
          <w:color w:val="282A2E"/>
          <w:sz w:val="22"/>
          <w:szCs w:val="22"/>
        </w:rPr>
        <w:t>ых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18322E" w:rsidRPr="009F1F46">
        <w:rPr>
          <w:rFonts w:cs="Arial"/>
          <w:color w:val="282A2E"/>
          <w:sz w:val="22"/>
          <w:szCs w:val="22"/>
        </w:rPr>
        <w:t>жил</w:t>
      </w:r>
      <w:r w:rsidR="005710E8" w:rsidRPr="009F1F46">
        <w:rPr>
          <w:rFonts w:cs="Arial"/>
          <w:color w:val="282A2E"/>
          <w:sz w:val="22"/>
          <w:szCs w:val="22"/>
        </w:rPr>
        <w:t>ых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5710E8" w:rsidRPr="009F1F46">
        <w:rPr>
          <w:rFonts w:cs="Arial"/>
          <w:color w:val="282A2E"/>
          <w:sz w:val="22"/>
          <w:szCs w:val="22"/>
        </w:rPr>
        <w:t>здания</w:t>
      </w:r>
      <w:r w:rsidR="002B0337" w:rsidRPr="009F1F46">
        <w:rPr>
          <w:rFonts w:cs="Arial"/>
          <w:color w:val="282A2E"/>
          <w:sz w:val="22"/>
          <w:szCs w:val="22"/>
        </w:rPr>
        <w:t xml:space="preserve"> и </w:t>
      </w:r>
      <w:r w:rsidR="00EB0DB5" w:rsidRPr="009F1F46">
        <w:rPr>
          <w:rFonts w:cs="Arial"/>
          <w:color w:val="282A2E"/>
          <w:sz w:val="22"/>
          <w:szCs w:val="22"/>
        </w:rPr>
        <w:t>2</w:t>
      </w:r>
      <w:r w:rsidR="002B0337" w:rsidRPr="009F1F46">
        <w:rPr>
          <w:rFonts w:cs="Arial"/>
          <w:color w:val="282A2E"/>
          <w:sz w:val="22"/>
          <w:szCs w:val="22"/>
        </w:rPr>
        <w:t xml:space="preserve"> жил</w:t>
      </w:r>
      <w:r w:rsidR="00EB0DB5" w:rsidRPr="009F1F46">
        <w:rPr>
          <w:rFonts w:cs="Arial"/>
          <w:color w:val="282A2E"/>
          <w:sz w:val="22"/>
          <w:szCs w:val="22"/>
        </w:rPr>
        <w:t>ых</w:t>
      </w:r>
      <w:r w:rsidR="002B0337" w:rsidRPr="009F1F46">
        <w:rPr>
          <w:rFonts w:cs="Arial"/>
          <w:color w:val="282A2E"/>
          <w:sz w:val="22"/>
          <w:szCs w:val="22"/>
        </w:rPr>
        <w:t xml:space="preserve"> помещени</w:t>
      </w:r>
      <w:r w:rsidR="00EB0DB5" w:rsidRPr="009F1F46">
        <w:rPr>
          <w:rFonts w:cs="Arial"/>
          <w:color w:val="282A2E"/>
          <w:sz w:val="22"/>
          <w:szCs w:val="22"/>
        </w:rPr>
        <w:t>я</w:t>
      </w:r>
      <w:r w:rsidR="002B0337" w:rsidRPr="009F1F46">
        <w:rPr>
          <w:rFonts w:cs="Arial"/>
          <w:color w:val="282A2E"/>
          <w:sz w:val="22"/>
          <w:szCs w:val="22"/>
        </w:rPr>
        <w:t xml:space="preserve"> в нежил</w:t>
      </w:r>
      <w:r w:rsidR="00EB0DB5" w:rsidRPr="009F1F46">
        <w:rPr>
          <w:rFonts w:cs="Arial"/>
          <w:color w:val="282A2E"/>
          <w:sz w:val="22"/>
          <w:szCs w:val="22"/>
        </w:rPr>
        <w:t>ых</w:t>
      </w:r>
      <w:r w:rsidR="002B0337" w:rsidRPr="009F1F46">
        <w:rPr>
          <w:rFonts w:cs="Arial"/>
          <w:color w:val="282A2E"/>
          <w:sz w:val="22"/>
          <w:szCs w:val="22"/>
        </w:rPr>
        <w:t xml:space="preserve"> здани</w:t>
      </w:r>
      <w:r w:rsidR="00EB0DB5" w:rsidRPr="009F1F46">
        <w:rPr>
          <w:rFonts w:cs="Arial"/>
          <w:color w:val="282A2E"/>
          <w:sz w:val="22"/>
          <w:szCs w:val="22"/>
        </w:rPr>
        <w:t>ях</w:t>
      </w:r>
      <w:r w:rsidR="002B0337" w:rsidRPr="009F1F46">
        <w:rPr>
          <w:rFonts w:cs="Arial"/>
          <w:color w:val="282A2E"/>
          <w:sz w:val="22"/>
          <w:szCs w:val="22"/>
        </w:rPr>
        <w:t>.</w:t>
      </w:r>
      <w:proofErr w:type="gramEnd"/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18322E" w:rsidRPr="009F1F46">
        <w:rPr>
          <w:rFonts w:cs="Arial"/>
          <w:color w:val="282A2E"/>
          <w:sz w:val="22"/>
          <w:szCs w:val="22"/>
        </w:rPr>
        <w:t>Н</w:t>
      </w:r>
      <w:r w:rsidR="003C3E36" w:rsidRPr="009F1F46">
        <w:rPr>
          <w:rFonts w:cs="Arial"/>
          <w:color w:val="282A2E"/>
          <w:sz w:val="22"/>
          <w:szCs w:val="22"/>
        </w:rPr>
        <w:t>аселением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0060FC" w:rsidRPr="009F1F46">
        <w:rPr>
          <w:rFonts w:cs="Arial"/>
          <w:color w:val="282A2E"/>
          <w:sz w:val="22"/>
          <w:szCs w:val="22"/>
        </w:rPr>
        <w:t>построено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B81240" w:rsidRPr="009F1F46">
        <w:rPr>
          <w:rFonts w:cs="Arial"/>
          <w:color w:val="282A2E"/>
          <w:sz w:val="22"/>
          <w:szCs w:val="22"/>
        </w:rPr>
        <w:t>4</w:t>
      </w:r>
      <w:r w:rsidR="00C26297" w:rsidRPr="009F1F46">
        <w:rPr>
          <w:rFonts w:cs="Arial"/>
          <w:color w:val="282A2E"/>
          <w:sz w:val="22"/>
          <w:szCs w:val="22"/>
        </w:rPr>
        <w:t>96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3C3E36" w:rsidRPr="009F1F46">
        <w:rPr>
          <w:rFonts w:cs="Arial"/>
          <w:color w:val="282A2E"/>
          <w:sz w:val="22"/>
          <w:szCs w:val="22"/>
        </w:rPr>
        <w:t>жил</w:t>
      </w:r>
      <w:r w:rsidR="003143B9" w:rsidRPr="009F1F46">
        <w:rPr>
          <w:rFonts w:cs="Arial"/>
          <w:color w:val="282A2E"/>
          <w:sz w:val="22"/>
          <w:szCs w:val="22"/>
        </w:rPr>
        <w:t>ых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3C3E36" w:rsidRPr="009F1F46">
        <w:rPr>
          <w:rFonts w:cs="Arial"/>
          <w:color w:val="282A2E"/>
          <w:sz w:val="22"/>
          <w:szCs w:val="22"/>
        </w:rPr>
        <w:t>дом</w:t>
      </w:r>
      <w:r w:rsidR="00C26297" w:rsidRPr="009F1F46">
        <w:rPr>
          <w:rFonts w:cs="Arial"/>
          <w:color w:val="282A2E"/>
          <w:sz w:val="22"/>
          <w:szCs w:val="22"/>
        </w:rPr>
        <w:t>ов</w:t>
      </w:r>
      <w:r w:rsidR="002B0337" w:rsidRPr="009F1F46">
        <w:rPr>
          <w:rFonts w:cs="Arial"/>
          <w:color w:val="282A2E"/>
          <w:sz w:val="22"/>
          <w:szCs w:val="22"/>
        </w:rPr>
        <w:t>.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3C3E36" w:rsidRPr="009F1F46">
        <w:rPr>
          <w:rFonts w:cs="Arial"/>
          <w:color w:val="282A2E"/>
          <w:sz w:val="22"/>
          <w:szCs w:val="22"/>
        </w:rPr>
        <w:t>Всего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3C3E36" w:rsidRPr="009F1F46">
        <w:rPr>
          <w:rFonts w:cs="Arial"/>
          <w:color w:val="282A2E"/>
          <w:sz w:val="22"/>
          <w:szCs w:val="22"/>
        </w:rPr>
        <w:t>построен</w:t>
      </w:r>
      <w:r w:rsidR="00EB0DB5" w:rsidRPr="009F1F46">
        <w:rPr>
          <w:rFonts w:cs="Arial"/>
          <w:color w:val="282A2E"/>
          <w:sz w:val="22"/>
          <w:szCs w:val="22"/>
        </w:rPr>
        <w:t>о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C26297" w:rsidRPr="009F1F46">
        <w:rPr>
          <w:rFonts w:cs="Arial"/>
          <w:color w:val="282A2E"/>
          <w:sz w:val="22"/>
          <w:szCs w:val="22"/>
        </w:rPr>
        <w:t>604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3C3E36" w:rsidRPr="009F1F46">
        <w:rPr>
          <w:rFonts w:cs="Arial"/>
          <w:color w:val="282A2E"/>
          <w:sz w:val="22"/>
          <w:szCs w:val="22"/>
        </w:rPr>
        <w:t>нов</w:t>
      </w:r>
      <w:r w:rsidR="00EB0DB5" w:rsidRPr="009F1F46">
        <w:rPr>
          <w:rFonts w:cs="Arial"/>
          <w:color w:val="282A2E"/>
          <w:sz w:val="22"/>
          <w:szCs w:val="22"/>
        </w:rPr>
        <w:t>ы</w:t>
      </w:r>
      <w:r w:rsidR="00C26297" w:rsidRPr="009F1F46">
        <w:rPr>
          <w:rFonts w:cs="Arial"/>
          <w:color w:val="282A2E"/>
          <w:sz w:val="22"/>
          <w:szCs w:val="22"/>
        </w:rPr>
        <w:t>е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3B1853" w:rsidRPr="009F1F46">
        <w:rPr>
          <w:rFonts w:cs="Arial"/>
          <w:color w:val="282A2E"/>
          <w:sz w:val="22"/>
          <w:szCs w:val="22"/>
        </w:rPr>
        <w:t>квартир</w:t>
      </w:r>
      <w:r w:rsidR="00C26297" w:rsidRPr="009F1F46">
        <w:rPr>
          <w:rFonts w:cs="Arial"/>
          <w:color w:val="282A2E"/>
          <w:sz w:val="22"/>
          <w:szCs w:val="22"/>
        </w:rPr>
        <w:t>ы</w:t>
      </w:r>
      <w:r w:rsidR="003C3E36" w:rsidRPr="009F1F46">
        <w:rPr>
          <w:rFonts w:cs="Arial"/>
          <w:color w:val="282A2E"/>
          <w:sz w:val="22"/>
          <w:szCs w:val="22"/>
        </w:rPr>
        <w:t>.</w:t>
      </w:r>
    </w:p>
    <w:p w:rsidR="003B7290" w:rsidRPr="009F1F46" w:rsidRDefault="003B7290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9F1F46">
        <w:rPr>
          <w:rFonts w:cs="Arial"/>
          <w:color w:val="282A2E"/>
          <w:sz w:val="22"/>
          <w:szCs w:val="22"/>
        </w:rPr>
        <w:t>Общая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площадь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в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построенных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индивидуальными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застройщиками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жилых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домах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составила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0961CF" w:rsidRPr="009F1F46">
        <w:rPr>
          <w:rFonts w:cs="Arial"/>
          <w:color w:val="282A2E"/>
          <w:sz w:val="22"/>
          <w:szCs w:val="22"/>
        </w:rPr>
        <w:t>5</w:t>
      </w:r>
      <w:r w:rsidR="00C26297" w:rsidRPr="009F1F46">
        <w:rPr>
          <w:rFonts w:cs="Arial"/>
          <w:color w:val="282A2E"/>
          <w:sz w:val="22"/>
          <w:szCs w:val="22"/>
        </w:rPr>
        <w:t>6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C26297" w:rsidRPr="009F1F46">
        <w:rPr>
          <w:rFonts w:cs="Arial"/>
          <w:color w:val="282A2E"/>
          <w:sz w:val="22"/>
          <w:szCs w:val="22"/>
        </w:rPr>
        <w:t>289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кв.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метр</w:t>
      </w:r>
      <w:r w:rsidR="00CA0FCC" w:rsidRPr="009F1F46">
        <w:rPr>
          <w:rFonts w:cs="Arial"/>
          <w:color w:val="282A2E"/>
          <w:sz w:val="22"/>
          <w:szCs w:val="22"/>
        </w:rPr>
        <w:t>ов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471699" w:rsidRPr="009F1F46">
        <w:rPr>
          <w:rFonts w:cs="Arial"/>
          <w:color w:val="282A2E"/>
          <w:sz w:val="22"/>
          <w:szCs w:val="22"/>
        </w:rPr>
        <w:t>и</w:t>
      </w:r>
      <w:r w:rsidRPr="009F1F46">
        <w:rPr>
          <w:rFonts w:cs="Arial"/>
          <w:color w:val="282A2E"/>
          <w:sz w:val="22"/>
          <w:szCs w:val="22"/>
        </w:rPr>
        <w:t>л</w:t>
      </w:r>
      <w:bookmarkStart w:id="0" w:name="_GoBack"/>
      <w:bookmarkEnd w:id="0"/>
      <w:r w:rsidRPr="009F1F46">
        <w:rPr>
          <w:rFonts w:cs="Arial"/>
          <w:color w:val="282A2E"/>
          <w:sz w:val="22"/>
          <w:szCs w:val="22"/>
        </w:rPr>
        <w:t>и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CA0FCC" w:rsidRPr="009F1F46">
        <w:rPr>
          <w:rFonts w:cs="Arial"/>
          <w:color w:val="282A2E"/>
          <w:sz w:val="22"/>
          <w:szCs w:val="22"/>
        </w:rPr>
        <w:t>8</w:t>
      </w:r>
      <w:r w:rsidR="000961CF" w:rsidRPr="009F1F46">
        <w:rPr>
          <w:rFonts w:cs="Arial"/>
          <w:color w:val="282A2E"/>
          <w:sz w:val="22"/>
          <w:szCs w:val="22"/>
        </w:rPr>
        <w:t>9</w:t>
      </w:r>
      <w:r w:rsidR="006929FD" w:rsidRPr="009F1F46">
        <w:rPr>
          <w:rFonts w:cs="Arial"/>
          <w:color w:val="282A2E"/>
          <w:sz w:val="22"/>
          <w:szCs w:val="22"/>
        </w:rPr>
        <w:t>,</w:t>
      </w:r>
      <w:r w:rsidR="00C26297" w:rsidRPr="009F1F46">
        <w:rPr>
          <w:rFonts w:cs="Arial"/>
          <w:color w:val="282A2E"/>
          <w:sz w:val="22"/>
          <w:szCs w:val="22"/>
        </w:rPr>
        <w:t>8</w:t>
      </w:r>
      <w:r w:rsidRPr="009F1F46">
        <w:rPr>
          <w:rFonts w:cs="Arial"/>
          <w:color w:val="282A2E"/>
          <w:sz w:val="22"/>
          <w:szCs w:val="22"/>
        </w:rPr>
        <w:t>%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от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общего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объема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жилья,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введенного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Pr="009F1F46">
        <w:rPr>
          <w:rFonts w:cs="Arial"/>
          <w:color w:val="282A2E"/>
          <w:sz w:val="22"/>
          <w:szCs w:val="22"/>
        </w:rPr>
        <w:t>в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40640D" w:rsidRPr="009F1F46">
        <w:rPr>
          <w:rFonts w:cs="Arial"/>
          <w:color w:val="282A2E"/>
          <w:sz w:val="22"/>
          <w:szCs w:val="22"/>
        </w:rPr>
        <w:t>январе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A546F6" w:rsidRPr="009F1F46">
        <w:rPr>
          <w:rFonts w:cs="Arial"/>
          <w:color w:val="282A2E"/>
          <w:sz w:val="22"/>
          <w:szCs w:val="22"/>
        </w:rPr>
        <w:t>–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C26297" w:rsidRPr="009F1F46">
        <w:rPr>
          <w:rFonts w:cs="Arial"/>
          <w:color w:val="282A2E"/>
          <w:sz w:val="22"/>
          <w:szCs w:val="22"/>
        </w:rPr>
        <w:t>октябре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2033D7" w:rsidRPr="009F1F46">
        <w:rPr>
          <w:rFonts w:cs="Arial"/>
          <w:color w:val="282A2E"/>
          <w:sz w:val="22"/>
          <w:szCs w:val="22"/>
        </w:rPr>
        <w:t>202</w:t>
      </w:r>
      <w:r w:rsidR="00210B93" w:rsidRPr="009F1F46">
        <w:rPr>
          <w:rFonts w:cs="Arial"/>
          <w:color w:val="282A2E"/>
          <w:sz w:val="22"/>
          <w:szCs w:val="22"/>
        </w:rPr>
        <w:t>4</w:t>
      </w:r>
      <w:r w:rsidR="00CF55CA" w:rsidRPr="009F1F46">
        <w:rPr>
          <w:rFonts w:cs="Arial"/>
          <w:color w:val="282A2E"/>
          <w:sz w:val="22"/>
          <w:szCs w:val="22"/>
        </w:rPr>
        <w:t xml:space="preserve"> </w:t>
      </w:r>
      <w:r w:rsidR="002033D7" w:rsidRPr="009F1F46">
        <w:rPr>
          <w:rFonts w:cs="Arial"/>
          <w:color w:val="282A2E"/>
          <w:sz w:val="22"/>
          <w:szCs w:val="22"/>
        </w:rPr>
        <w:t>года</w:t>
      </w:r>
      <w:r w:rsidRPr="009F1F46">
        <w:rPr>
          <w:rFonts w:cs="Arial"/>
          <w:color w:val="282A2E"/>
          <w:sz w:val="22"/>
          <w:szCs w:val="22"/>
        </w:rPr>
        <w:t>.</w:t>
      </w:r>
    </w:p>
    <w:p w:rsidR="002033D7" w:rsidRDefault="002033D7" w:rsidP="00067A6E">
      <w:pPr>
        <w:widowControl w:val="0"/>
        <w:ind w:firstLine="0"/>
        <w:jc w:val="center"/>
        <w:rPr>
          <w:rFonts w:cs="Arial"/>
          <w:b/>
          <w:color w:val="282A2E"/>
          <w:sz w:val="24"/>
          <w:szCs w:val="24"/>
        </w:rPr>
      </w:pPr>
    </w:p>
    <w:p w:rsidR="00A77AF1" w:rsidRPr="00CF2D78" w:rsidRDefault="00A77AF1" w:rsidP="00067A6E">
      <w:pPr>
        <w:widowControl w:val="0"/>
        <w:ind w:firstLine="0"/>
        <w:jc w:val="center"/>
        <w:rPr>
          <w:rFonts w:cs="Arial"/>
          <w:b/>
          <w:color w:val="282A2E"/>
          <w:sz w:val="24"/>
          <w:szCs w:val="24"/>
        </w:rPr>
      </w:pPr>
    </w:p>
    <w:p w:rsidR="006469F0" w:rsidRPr="009F1F46" w:rsidRDefault="006469F0" w:rsidP="00067A6E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9F1F46">
        <w:rPr>
          <w:rFonts w:cs="Arial"/>
          <w:b/>
          <w:color w:val="282A2E"/>
          <w:sz w:val="22"/>
          <w:szCs w:val="22"/>
        </w:rPr>
        <w:lastRenderedPageBreak/>
        <w:t>Динамика</w:t>
      </w:r>
      <w:r w:rsidR="00CF55CA" w:rsidRPr="009F1F46">
        <w:rPr>
          <w:rFonts w:cs="Arial"/>
          <w:b/>
          <w:color w:val="282A2E"/>
          <w:sz w:val="22"/>
          <w:szCs w:val="22"/>
        </w:rPr>
        <w:t xml:space="preserve"> </w:t>
      </w:r>
      <w:r w:rsidRPr="009F1F46">
        <w:rPr>
          <w:rFonts w:cs="Arial"/>
          <w:b/>
          <w:color w:val="282A2E"/>
          <w:sz w:val="22"/>
          <w:szCs w:val="22"/>
        </w:rPr>
        <w:t>ввода</w:t>
      </w:r>
      <w:r w:rsidR="00CF55CA" w:rsidRPr="009F1F46">
        <w:rPr>
          <w:rFonts w:cs="Arial"/>
          <w:b/>
          <w:color w:val="282A2E"/>
          <w:sz w:val="22"/>
          <w:szCs w:val="22"/>
        </w:rPr>
        <w:t xml:space="preserve"> </w:t>
      </w:r>
      <w:r w:rsidRPr="009F1F46">
        <w:rPr>
          <w:rFonts w:cs="Arial"/>
          <w:b/>
          <w:color w:val="282A2E"/>
          <w:sz w:val="22"/>
          <w:szCs w:val="22"/>
        </w:rPr>
        <w:t>в</w:t>
      </w:r>
      <w:r w:rsidR="00CF55CA" w:rsidRPr="009F1F46">
        <w:rPr>
          <w:rFonts w:cs="Arial"/>
          <w:b/>
          <w:color w:val="282A2E"/>
          <w:sz w:val="22"/>
          <w:szCs w:val="22"/>
        </w:rPr>
        <w:t xml:space="preserve"> </w:t>
      </w:r>
      <w:r w:rsidRPr="009F1F46">
        <w:rPr>
          <w:rFonts w:cs="Arial"/>
          <w:b/>
          <w:color w:val="282A2E"/>
          <w:sz w:val="22"/>
          <w:szCs w:val="22"/>
        </w:rPr>
        <w:t>действие</w:t>
      </w:r>
      <w:r w:rsidR="00CF55CA" w:rsidRPr="009F1F46">
        <w:rPr>
          <w:rFonts w:cs="Arial"/>
          <w:b/>
          <w:color w:val="282A2E"/>
          <w:sz w:val="22"/>
          <w:szCs w:val="22"/>
        </w:rPr>
        <w:t xml:space="preserve"> </w:t>
      </w:r>
      <w:r w:rsidRPr="009F1F46">
        <w:rPr>
          <w:rFonts w:cs="Arial"/>
          <w:b/>
          <w:color w:val="282A2E"/>
          <w:sz w:val="22"/>
          <w:szCs w:val="22"/>
        </w:rPr>
        <w:t>жилых</w:t>
      </w:r>
      <w:r w:rsidR="00CF55CA" w:rsidRPr="009F1F46">
        <w:rPr>
          <w:rFonts w:cs="Arial"/>
          <w:b/>
          <w:color w:val="282A2E"/>
          <w:sz w:val="22"/>
          <w:szCs w:val="22"/>
        </w:rPr>
        <w:t xml:space="preserve"> </w:t>
      </w:r>
      <w:r w:rsidRPr="009F1F46">
        <w:rPr>
          <w:rFonts w:cs="Arial"/>
          <w:b/>
          <w:color w:val="282A2E"/>
          <w:sz w:val="22"/>
          <w:szCs w:val="22"/>
        </w:rPr>
        <w:t>домов</w:t>
      </w:r>
    </w:p>
    <w:p w:rsidR="001B314E" w:rsidRPr="009F1F46" w:rsidRDefault="001B314E" w:rsidP="00067A6E">
      <w:pPr>
        <w:autoSpaceDE w:val="0"/>
        <w:autoSpaceDN w:val="0"/>
        <w:adjustRightInd w:val="0"/>
        <w:ind w:firstLine="0"/>
        <w:jc w:val="center"/>
        <w:rPr>
          <w:rFonts w:cs="Arial"/>
          <w:color w:val="282A2E"/>
          <w:sz w:val="22"/>
          <w:szCs w:val="22"/>
        </w:rPr>
      </w:pPr>
      <w:r w:rsidRPr="009F1F46">
        <w:rPr>
          <w:rFonts w:cs="Arial"/>
          <w:bCs/>
          <w:color w:val="282A2E"/>
          <w:sz w:val="22"/>
          <w:szCs w:val="22"/>
        </w:rPr>
        <w:t>(с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учетом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жилых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домов,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построенных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населением</w:t>
      </w:r>
      <w:r w:rsidR="00643F9F" w:rsidRPr="009F1F46">
        <w:rPr>
          <w:rFonts w:cs="Arial"/>
          <w:bCs/>
          <w:color w:val="282A2E"/>
          <w:sz w:val="22"/>
          <w:szCs w:val="22"/>
        </w:rPr>
        <w:br/>
      </w:r>
      <w:r w:rsidRPr="009F1F46">
        <w:rPr>
          <w:rFonts w:cs="Arial"/>
          <w:bCs/>
          <w:color w:val="282A2E"/>
          <w:sz w:val="22"/>
          <w:szCs w:val="22"/>
        </w:rPr>
        <w:t>на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земельных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участках,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предназначенных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для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ведения</w:t>
      </w:r>
      <w:r w:rsidR="00CF55CA" w:rsidRPr="009F1F46">
        <w:rPr>
          <w:rFonts w:cs="Arial"/>
          <w:bCs/>
          <w:color w:val="282A2E"/>
          <w:sz w:val="22"/>
          <w:szCs w:val="22"/>
        </w:rPr>
        <w:t xml:space="preserve"> </w:t>
      </w:r>
      <w:r w:rsidRPr="009F1F46">
        <w:rPr>
          <w:rFonts w:cs="Arial"/>
          <w:bCs/>
          <w:color w:val="282A2E"/>
          <w:sz w:val="22"/>
          <w:szCs w:val="22"/>
        </w:rPr>
        <w:t>садоводства)</w:t>
      </w:r>
    </w:p>
    <w:p w:rsidR="006469F0" w:rsidRPr="00CF2D78" w:rsidRDefault="006469F0" w:rsidP="00067A6E">
      <w:pPr>
        <w:widowControl w:val="0"/>
        <w:jc w:val="center"/>
        <w:rPr>
          <w:rFonts w:cs="Arial"/>
          <w:b/>
          <w:color w:val="282A2E"/>
          <w:sz w:val="20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823"/>
        <w:gridCol w:w="2406"/>
        <w:gridCol w:w="2558"/>
        <w:gridCol w:w="2067"/>
      </w:tblGrid>
      <w:tr w:rsidR="00067A6E" w:rsidRPr="009F1F46" w:rsidTr="00C467FF">
        <w:trPr>
          <w:trHeight w:val="20"/>
          <w:tblHeader/>
        </w:trPr>
        <w:tc>
          <w:tcPr>
            <w:tcW w:w="1432" w:type="pct"/>
            <w:vMerge w:val="restart"/>
            <w:shd w:val="clear" w:color="auto" w:fill="EBEBEB"/>
          </w:tcPr>
          <w:p w:rsidR="00FC6D57" w:rsidRPr="009F1F46" w:rsidRDefault="00FC6D57" w:rsidP="00CF2D78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21" w:type="pct"/>
            <w:vMerge w:val="restart"/>
            <w:shd w:val="clear" w:color="auto" w:fill="EBEBEB"/>
            <w:hideMark/>
          </w:tcPr>
          <w:p w:rsidR="00FC6D57" w:rsidRPr="009F1F46" w:rsidRDefault="00FC6D57" w:rsidP="00CF2D78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Кв.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метров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общей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площади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жилых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помещений</w:t>
            </w:r>
          </w:p>
        </w:tc>
        <w:tc>
          <w:tcPr>
            <w:tcW w:w="2347" w:type="pct"/>
            <w:gridSpan w:val="2"/>
            <w:shd w:val="clear" w:color="auto" w:fill="EBEBEB"/>
            <w:hideMark/>
          </w:tcPr>
          <w:p w:rsidR="00FC6D57" w:rsidRPr="009F1F46" w:rsidRDefault="00FC6D57" w:rsidP="00CF2D78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В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%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к</w:t>
            </w:r>
          </w:p>
        </w:tc>
      </w:tr>
      <w:tr w:rsidR="00067A6E" w:rsidRPr="009F1F46" w:rsidTr="00C467FF">
        <w:trPr>
          <w:trHeight w:val="20"/>
          <w:tblHeader/>
        </w:trPr>
        <w:tc>
          <w:tcPr>
            <w:tcW w:w="1432" w:type="pct"/>
            <w:vMerge/>
            <w:shd w:val="clear" w:color="auto" w:fill="EBEBEB"/>
            <w:hideMark/>
          </w:tcPr>
          <w:p w:rsidR="00FC6D57" w:rsidRPr="009F1F46" w:rsidRDefault="00FC6D57" w:rsidP="00CF2D78">
            <w:pPr>
              <w:widowControl w:val="0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21" w:type="pct"/>
            <w:vMerge/>
            <w:shd w:val="clear" w:color="auto" w:fill="EBEBEB"/>
            <w:hideMark/>
          </w:tcPr>
          <w:p w:rsidR="00FC6D57" w:rsidRPr="009F1F46" w:rsidRDefault="00FC6D57" w:rsidP="00CF2D78">
            <w:pPr>
              <w:widowControl w:val="0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98" w:type="pct"/>
            <w:shd w:val="clear" w:color="auto" w:fill="EBEBEB"/>
            <w:hideMark/>
          </w:tcPr>
          <w:p w:rsidR="00FC6D57" w:rsidRPr="009F1F46" w:rsidRDefault="00FC6D57" w:rsidP="00CF2D78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049" w:type="pct"/>
            <w:shd w:val="clear" w:color="auto" w:fill="EBEBEB"/>
            <w:hideMark/>
          </w:tcPr>
          <w:p w:rsidR="00FC6D57" w:rsidRPr="009F1F46" w:rsidRDefault="00FC6D57" w:rsidP="00CF2D78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067A6E" w:rsidRPr="009F1F46" w:rsidTr="00C467FF">
        <w:trPr>
          <w:trHeight w:val="20"/>
        </w:trPr>
        <w:tc>
          <w:tcPr>
            <w:tcW w:w="5000" w:type="pct"/>
            <w:gridSpan w:val="4"/>
            <w:vAlign w:val="bottom"/>
          </w:tcPr>
          <w:p w:rsidR="00FC6D57" w:rsidRPr="009F1F46" w:rsidRDefault="00FC6D57" w:rsidP="00CF2D78">
            <w:pPr>
              <w:pStyle w:val="a3"/>
              <w:widowControl w:val="0"/>
              <w:suppressAutoHyphens/>
              <w:ind w:right="34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202</w:t>
            </w:r>
            <w:r w:rsidR="00FF4E05" w:rsidRPr="009F1F46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CF55CA"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FF4E05" w:rsidRPr="009F1F46" w:rsidRDefault="00FF4E05" w:rsidP="00CF2D78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221" w:type="pct"/>
            <w:vAlign w:val="bottom"/>
          </w:tcPr>
          <w:p w:rsidR="00FF4E05" w:rsidRPr="009F1F46" w:rsidRDefault="00FF4E05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9F1F46">
              <w:rPr>
                <w:rFonts w:cs="Arial"/>
                <w:color w:val="282A2E"/>
                <w:sz w:val="18"/>
                <w:szCs w:val="18"/>
                <w:lang w:val="en-US"/>
              </w:rPr>
              <w:t>12</w:t>
            </w:r>
            <w:r w:rsidR="00CF55CA" w:rsidRPr="009F1F46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  <w:lang w:val="en-US"/>
              </w:rPr>
              <w:t>714</w:t>
            </w:r>
          </w:p>
        </w:tc>
        <w:tc>
          <w:tcPr>
            <w:tcW w:w="1298" w:type="pct"/>
            <w:vAlign w:val="bottom"/>
          </w:tcPr>
          <w:p w:rsidR="00FF4E05" w:rsidRPr="009F1F46" w:rsidRDefault="00FF4E05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9F1F46">
              <w:rPr>
                <w:rFonts w:cs="Arial"/>
                <w:color w:val="282A2E"/>
                <w:sz w:val="18"/>
                <w:szCs w:val="18"/>
                <w:lang w:val="en-US"/>
              </w:rPr>
              <w:t>267,4</w:t>
            </w:r>
          </w:p>
        </w:tc>
        <w:tc>
          <w:tcPr>
            <w:tcW w:w="1049" w:type="pct"/>
            <w:vAlign w:val="bottom"/>
          </w:tcPr>
          <w:p w:rsidR="00FF4E05" w:rsidRPr="009F1F46" w:rsidRDefault="00FF4E05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9F1F46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="00CF55CA" w:rsidRPr="009F1F46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  <w:lang w:val="en-US"/>
              </w:rPr>
              <w:t>032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,</w:t>
            </w:r>
            <w:r w:rsidRPr="009F1F46">
              <w:rPr>
                <w:rFonts w:cs="Arial"/>
                <w:color w:val="282A2E"/>
                <w:sz w:val="18"/>
                <w:szCs w:val="18"/>
                <w:lang w:val="en-US"/>
              </w:rPr>
              <w:t>8</w:t>
            </w:r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FF4E05" w:rsidRPr="009F1F46" w:rsidRDefault="00FF4E05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221" w:type="pct"/>
            <w:vAlign w:val="bottom"/>
          </w:tcPr>
          <w:p w:rsidR="00FF4E05" w:rsidRPr="009F1F46" w:rsidRDefault="00FF4E05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7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393</w:t>
            </w:r>
          </w:p>
        </w:tc>
        <w:tc>
          <w:tcPr>
            <w:tcW w:w="1298" w:type="pct"/>
            <w:vAlign w:val="bottom"/>
          </w:tcPr>
          <w:p w:rsidR="00FF4E05" w:rsidRPr="009F1F46" w:rsidRDefault="00FF4E05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049" w:type="pct"/>
            <w:vAlign w:val="bottom"/>
          </w:tcPr>
          <w:p w:rsidR="00FF4E05" w:rsidRPr="009F1F46" w:rsidRDefault="00FF4E05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58,1</w:t>
            </w:r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221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5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785</w:t>
            </w:r>
          </w:p>
        </w:tc>
        <w:tc>
          <w:tcPr>
            <w:tcW w:w="1298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125,4</w:t>
            </w:r>
          </w:p>
        </w:tc>
        <w:tc>
          <w:tcPr>
            <w:tcW w:w="1049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78,2</w:t>
            </w:r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CF55CA"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25</w:t>
            </w:r>
            <w:r w:rsidR="00CF55CA"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892</w:t>
            </w:r>
          </w:p>
        </w:tc>
        <w:tc>
          <w:tcPr>
            <w:tcW w:w="1298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156,6</w:t>
            </w:r>
          </w:p>
        </w:tc>
        <w:tc>
          <w:tcPr>
            <w:tcW w:w="1049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140,9</w:t>
            </w:r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221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5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397</w:t>
            </w:r>
          </w:p>
        </w:tc>
        <w:tc>
          <w:tcPr>
            <w:tcW w:w="1298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143,3</w:t>
            </w:r>
          </w:p>
        </w:tc>
        <w:tc>
          <w:tcPr>
            <w:tcW w:w="1049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1221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3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576</w:t>
            </w:r>
          </w:p>
        </w:tc>
        <w:tc>
          <w:tcPr>
            <w:tcW w:w="1298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84,7</w:t>
            </w:r>
          </w:p>
        </w:tc>
        <w:tc>
          <w:tcPr>
            <w:tcW w:w="1049" w:type="pct"/>
            <w:vAlign w:val="bottom"/>
          </w:tcPr>
          <w:p w:rsidR="00CB7816" w:rsidRPr="009F1F46" w:rsidRDefault="00CB7816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66,3</w:t>
            </w:r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221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4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470</w:t>
            </w:r>
          </w:p>
        </w:tc>
        <w:tc>
          <w:tcPr>
            <w:tcW w:w="1298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57,9</w:t>
            </w:r>
          </w:p>
        </w:tc>
        <w:tc>
          <w:tcPr>
            <w:tcW w:w="1049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125,0</w:t>
            </w:r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II</w:t>
            </w:r>
            <w:r w:rsidR="00CF55CA"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13</w:t>
            </w:r>
            <w:r w:rsidR="00CF55CA"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443</w:t>
            </w:r>
          </w:p>
        </w:tc>
        <w:tc>
          <w:tcPr>
            <w:tcW w:w="1298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85,5</w:t>
            </w:r>
          </w:p>
        </w:tc>
        <w:tc>
          <w:tcPr>
            <w:tcW w:w="1049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51,9</w:t>
            </w:r>
          </w:p>
        </w:tc>
      </w:tr>
      <w:tr w:rsidR="00067A6E" w:rsidRPr="009F1F46" w:rsidTr="00C467FF">
        <w:trPr>
          <w:trHeight w:val="137"/>
        </w:trPr>
        <w:tc>
          <w:tcPr>
            <w:tcW w:w="1432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I</w:t>
            </w:r>
            <w:r w:rsidR="00CF55CA"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221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39</w:t>
            </w:r>
            <w:r w:rsidR="00CF55CA"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335</w:t>
            </w:r>
          </w:p>
        </w:tc>
        <w:tc>
          <w:tcPr>
            <w:tcW w:w="1298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049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67A6E" w:rsidRPr="009F1F46" w:rsidTr="00C467FF">
        <w:trPr>
          <w:trHeight w:val="20"/>
        </w:trPr>
        <w:tc>
          <w:tcPr>
            <w:tcW w:w="1432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221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8</w:t>
            </w:r>
            <w:r w:rsidR="00CF55CA" w:rsidRPr="009F1F4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F1F46">
              <w:rPr>
                <w:rFonts w:cs="Arial"/>
                <w:color w:val="282A2E"/>
                <w:sz w:val="18"/>
                <w:szCs w:val="18"/>
              </w:rPr>
              <w:t>829</w:t>
            </w:r>
          </w:p>
        </w:tc>
        <w:tc>
          <w:tcPr>
            <w:tcW w:w="1298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151,7</w:t>
            </w:r>
          </w:p>
        </w:tc>
        <w:tc>
          <w:tcPr>
            <w:tcW w:w="1049" w:type="pct"/>
            <w:vAlign w:val="bottom"/>
          </w:tcPr>
          <w:p w:rsidR="007466F0" w:rsidRPr="009F1F46" w:rsidRDefault="007466F0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197,5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6 337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120,6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71,8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14 306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252,3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225,8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29 472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176,0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219,2</w:t>
            </w:r>
          </w:p>
        </w:tc>
      </w:tr>
      <w:tr w:rsidR="00882F0E" w:rsidRPr="009F1F46" w:rsidTr="00C467FF">
        <w:trPr>
          <w:trHeight w:val="20"/>
        </w:trPr>
        <w:tc>
          <w:tcPr>
            <w:tcW w:w="1432" w:type="pct"/>
            <w:vAlign w:val="bottom"/>
          </w:tcPr>
          <w:p w:rsidR="00882F0E" w:rsidRPr="009F1F46" w:rsidRDefault="00882F0E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Январь </w:t>
            </w:r>
            <w:r w:rsidR="00CF2D78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221" w:type="pct"/>
            <w:vAlign w:val="bottom"/>
          </w:tcPr>
          <w:p w:rsidR="00882F0E" w:rsidRPr="009F1F46" w:rsidRDefault="00B315A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68 807</w:t>
            </w:r>
          </w:p>
        </w:tc>
        <w:tc>
          <w:tcPr>
            <w:tcW w:w="1298" w:type="pct"/>
            <w:vAlign w:val="bottom"/>
          </w:tcPr>
          <w:p w:rsidR="00882F0E" w:rsidRPr="009F1F46" w:rsidRDefault="00B315A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140,4</w:t>
            </w:r>
          </w:p>
        </w:tc>
        <w:tc>
          <w:tcPr>
            <w:tcW w:w="1049" w:type="pct"/>
            <w:vAlign w:val="bottom"/>
          </w:tcPr>
          <w:p w:rsidR="00882F0E" w:rsidRPr="009F1F46" w:rsidRDefault="00B315A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792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</w:tr>
      <w:tr w:rsidR="0010783B" w:rsidRPr="009F1F46" w:rsidTr="00C467FF">
        <w:trPr>
          <w:trHeight w:val="20"/>
        </w:trPr>
        <w:tc>
          <w:tcPr>
            <w:tcW w:w="1432" w:type="pct"/>
            <w:vAlign w:val="bottom"/>
          </w:tcPr>
          <w:p w:rsidR="0010783B" w:rsidRPr="009F1F46" w:rsidRDefault="0010783B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Январь </w:t>
            </w:r>
            <w:r w:rsidR="00CF2D78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октябрь</w:t>
            </w:r>
          </w:p>
        </w:tc>
        <w:tc>
          <w:tcPr>
            <w:tcW w:w="1221" w:type="pct"/>
            <w:vAlign w:val="bottom"/>
          </w:tcPr>
          <w:p w:rsidR="0010783B" w:rsidRPr="009F1F46" w:rsidRDefault="00B315A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69 599</w:t>
            </w:r>
          </w:p>
        </w:tc>
        <w:tc>
          <w:tcPr>
            <w:tcW w:w="1298" w:type="pct"/>
            <w:vAlign w:val="bottom"/>
          </w:tcPr>
          <w:p w:rsidR="0010783B" w:rsidRPr="009F1F46" w:rsidRDefault="00B315A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1049" w:type="pct"/>
            <w:vAlign w:val="bottom"/>
          </w:tcPr>
          <w:p w:rsidR="0010783B" w:rsidRPr="009F1F46" w:rsidRDefault="00B315A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4 802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171,7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606,3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12 606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1 024,0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262,5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18 200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61,8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87 007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402E14" w:rsidRPr="009F1F46" w:rsidTr="00C467FF">
        <w:trPr>
          <w:trHeight w:val="20"/>
        </w:trPr>
        <w:tc>
          <w:tcPr>
            <w:tcW w:w="5000" w:type="pct"/>
            <w:gridSpan w:val="4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202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  <w:r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8 216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64,6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65,2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12 061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163,1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146,8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4 033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33,4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24 310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133,6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4 280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79,3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4 415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7 274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162,7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164,8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15 969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118,8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65,7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40 279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5 437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61,6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74,7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221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9 922</w:t>
            </w:r>
          </w:p>
        </w:tc>
        <w:tc>
          <w:tcPr>
            <w:tcW w:w="1298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156,6</w:t>
            </w:r>
          </w:p>
        </w:tc>
        <w:tc>
          <w:tcPr>
            <w:tcW w:w="1049" w:type="pct"/>
            <w:vAlign w:val="bottom"/>
          </w:tcPr>
          <w:p w:rsidR="00402E14" w:rsidRPr="009F1F46" w:rsidRDefault="00402E14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182,5</w:t>
            </w:r>
          </w:p>
        </w:tc>
      </w:tr>
      <w:tr w:rsidR="000313FC" w:rsidRPr="009F1F46" w:rsidTr="00C467FF">
        <w:trPr>
          <w:trHeight w:val="20"/>
        </w:trPr>
        <w:tc>
          <w:tcPr>
            <w:tcW w:w="1432" w:type="pct"/>
            <w:vAlign w:val="bottom"/>
          </w:tcPr>
          <w:p w:rsidR="000313FC" w:rsidRPr="009F1F46" w:rsidRDefault="000313FC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221" w:type="pct"/>
            <w:vAlign w:val="bottom"/>
          </w:tcPr>
          <w:p w:rsidR="000313FC" w:rsidRPr="009F1F46" w:rsidRDefault="00797CEC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4 429</w:t>
            </w:r>
          </w:p>
        </w:tc>
        <w:tc>
          <w:tcPr>
            <w:tcW w:w="1298" w:type="pct"/>
            <w:vAlign w:val="bottom"/>
          </w:tcPr>
          <w:p w:rsidR="000313FC" w:rsidRPr="009F1F46" w:rsidRDefault="00797CEC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31,0</w:t>
            </w:r>
          </w:p>
        </w:tc>
        <w:tc>
          <w:tcPr>
            <w:tcW w:w="1049" w:type="pct"/>
            <w:vAlign w:val="bottom"/>
          </w:tcPr>
          <w:p w:rsidR="000313FC" w:rsidRPr="009F1F46" w:rsidRDefault="00797CEC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44,6</w:t>
            </w:r>
          </w:p>
        </w:tc>
      </w:tr>
      <w:tr w:rsidR="00402E14" w:rsidRPr="009F1F46" w:rsidTr="00C467FF">
        <w:trPr>
          <w:trHeight w:val="20"/>
        </w:trPr>
        <w:tc>
          <w:tcPr>
            <w:tcW w:w="1432" w:type="pct"/>
            <w:vAlign w:val="bottom"/>
          </w:tcPr>
          <w:p w:rsidR="00402E14" w:rsidRPr="009F1F46" w:rsidRDefault="000313FC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221" w:type="pct"/>
            <w:vAlign w:val="bottom"/>
          </w:tcPr>
          <w:p w:rsidR="00402E14" w:rsidRPr="009F1F46" w:rsidRDefault="00797CEC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19 788</w:t>
            </w:r>
          </w:p>
        </w:tc>
        <w:tc>
          <w:tcPr>
            <w:tcW w:w="1298" w:type="pct"/>
            <w:vAlign w:val="bottom"/>
          </w:tcPr>
          <w:p w:rsidR="00402E14" w:rsidRPr="009F1F46" w:rsidRDefault="00797CEC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67,1</w:t>
            </w:r>
          </w:p>
        </w:tc>
        <w:tc>
          <w:tcPr>
            <w:tcW w:w="1049" w:type="pct"/>
            <w:vAlign w:val="bottom"/>
          </w:tcPr>
          <w:p w:rsidR="00402E14" w:rsidRPr="009F1F46" w:rsidRDefault="00797CEC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123,9</w:t>
            </w:r>
          </w:p>
        </w:tc>
      </w:tr>
      <w:tr w:rsidR="00882F0E" w:rsidRPr="009F1F46" w:rsidTr="00C467FF">
        <w:trPr>
          <w:trHeight w:val="20"/>
        </w:trPr>
        <w:tc>
          <w:tcPr>
            <w:tcW w:w="1432" w:type="pct"/>
            <w:vAlign w:val="bottom"/>
          </w:tcPr>
          <w:p w:rsidR="00882F0E" w:rsidRPr="009F1F46" w:rsidRDefault="00882F0E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Январь </w:t>
            </w:r>
            <w:r w:rsidR="00CF2D78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221" w:type="pct"/>
            <w:vAlign w:val="bottom"/>
          </w:tcPr>
          <w:p w:rsidR="00882F0E" w:rsidRPr="009F1F46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60 067</w:t>
            </w:r>
          </w:p>
        </w:tc>
        <w:tc>
          <w:tcPr>
            <w:tcW w:w="1298" w:type="pct"/>
            <w:vAlign w:val="bottom"/>
          </w:tcPr>
          <w:p w:rsidR="00882F0E" w:rsidRPr="009F1F46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049" w:type="pct"/>
            <w:vAlign w:val="bottom"/>
          </w:tcPr>
          <w:p w:rsidR="00882F0E" w:rsidRPr="009F1F46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10783B" w:rsidRPr="009F1F46" w:rsidTr="00C467FF">
        <w:trPr>
          <w:trHeight w:val="20"/>
        </w:trPr>
        <w:tc>
          <w:tcPr>
            <w:tcW w:w="1432" w:type="pct"/>
            <w:vAlign w:val="bottom"/>
          </w:tcPr>
          <w:p w:rsidR="0010783B" w:rsidRPr="009F1F46" w:rsidRDefault="0010783B" w:rsidP="00CF2D78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221" w:type="pct"/>
            <w:vAlign w:val="bottom"/>
          </w:tcPr>
          <w:p w:rsidR="0010783B" w:rsidRPr="009F1F46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2 599</w:t>
            </w:r>
          </w:p>
        </w:tc>
        <w:tc>
          <w:tcPr>
            <w:tcW w:w="1298" w:type="pct"/>
            <w:vAlign w:val="bottom"/>
          </w:tcPr>
          <w:p w:rsidR="0010783B" w:rsidRPr="009F1F46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328,2</w:t>
            </w:r>
          </w:p>
        </w:tc>
        <w:tc>
          <w:tcPr>
            <w:tcW w:w="1049" w:type="pct"/>
            <w:vAlign w:val="bottom"/>
          </w:tcPr>
          <w:p w:rsidR="0010783B" w:rsidRPr="009F1F46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color w:val="282A2E"/>
                <w:sz w:val="18"/>
                <w:szCs w:val="18"/>
              </w:rPr>
              <w:t>58,7</w:t>
            </w:r>
          </w:p>
        </w:tc>
      </w:tr>
      <w:tr w:rsidR="0010783B" w:rsidRPr="00935117" w:rsidTr="00C467FF">
        <w:trPr>
          <w:trHeight w:val="20"/>
        </w:trPr>
        <w:tc>
          <w:tcPr>
            <w:tcW w:w="1432" w:type="pct"/>
            <w:vAlign w:val="bottom"/>
          </w:tcPr>
          <w:p w:rsidR="0010783B" w:rsidRPr="009F1F46" w:rsidRDefault="0010783B" w:rsidP="00CF2D78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Январь </w:t>
            </w:r>
            <w:r w:rsidR="00CF2D78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 xml:space="preserve"> октябрь</w:t>
            </w:r>
          </w:p>
        </w:tc>
        <w:tc>
          <w:tcPr>
            <w:tcW w:w="1221" w:type="pct"/>
            <w:vAlign w:val="bottom"/>
          </w:tcPr>
          <w:p w:rsidR="0010783B" w:rsidRPr="009F1F46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62 666</w:t>
            </w:r>
          </w:p>
        </w:tc>
        <w:tc>
          <w:tcPr>
            <w:tcW w:w="1298" w:type="pct"/>
            <w:vAlign w:val="bottom"/>
          </w:tcPr>
          <w:p w:rsidR="0010783B" w:rsidRPr="009F1F46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1049" w:type="pct"/>
            <w:vAlign w:val="bottom"/>
          </w:tcPr>
          <w:p w:rsidR="0010783B" w:rsidRPr="00935117" w:rsidRDefault="00882F0E" w:rsidP="00CF2D78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9F1F46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2E46E1" w:rsidRPr="00067A6E" w:rsidRDefault="002E46E1" w:rsidP="00DA1307">
      <w:pPr>
        <w:ind w:firstLine="0"/>
        <w:rPr>
          <w:rFonts w:cs="Arial"/>
          <w:b/>
          <w:bCs/>
          <w:color w:val="282A2E"/>
          <w:sz w:val="2"/>
          <w:szCs w:val="2"/>
        </w:rPr>
      </w:pPr>
    </w:p>
    <w:sectPr w:rsidR="002E46E1" w:rsidRPr="00067A6E" w:rsidSect="00643F9F">
      <w:footnotePr>
        <w:numStart w:val="10"/>
      </w:footnotePr>
      <w:pgSz w:w="11906" w:h="16838" w:code="9"/>
      <w:pgMar w:top="1134" w:right="1134" w:bottom="1134" w:left="1134" w:header="720" w:footer="113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D78" w:rsidRDefault="00CF2D78">
      <w:r>
        <w:separator/>
      </w:r>
    </w:p>
  </w:endnote>
  <w:endnote w:type="continuationSeparator" w:id="0">
    <w:p w:rsidR="00CF2D78" w:rsidRDefault="00CF2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D78" w:rsidRDefault="00CF2D78" w:rsidP="006F08CF">
      <w:pPr>
        <w:ind w:firstLine="0"/>
      </w:pPr>
      <w:r>
        <w:separator/>
      </w:r>
    </w:p>
  </w:footnote>
  <w:footnote w:type="continuationSeparator" w:id="0">
    <w:p w:rsidR="00CF2D78" w:rsidRDefault="00CF2D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F056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6E48F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F4645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5C17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BA64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CA8F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041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18C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72B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2A9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A229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81264F7"/>
    <w:multiLevelType w:val="hybridMultilevel"/>
    <w:tmpl w:val="9E46820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A5FFB"/>
    <w:multiLevelType w:val="singleLevel"/>
    <w:tmpl w:val="B754A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28423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211769"/>
    <w:multiLevelType w:val="hybridMultilevel"/>
    <w:tmpl w:val="26ECB52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45EC2"/>
    <w:multiLevelType w:val="hybridMultilevel"/>
    <w:tmpl w:val="1DB0313C"/>
    <w:lvl w:ilvl="0" w:tplc="535206E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173293A"/>
    <w:multiLevelType w:val="hybridMultilevel"/>
    <w:tmpl w:val="A9FC9990"/>
    <w:lvl w:ilvl="0" w:tplc="FF46D2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3AAD5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50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2BC5D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E623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2A0E7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BDA6F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6E8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CA0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BA6856"/>
    <w:multiLevelType w:val="singleLevel"/>
    <w:tmpl w:val="DAE400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13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67617"/>
  </w:hdrShapeDefaults>
  <w:footnotePr>
    <w:numStart w:val="10"/>
    <w:footnote w:id="-1"/>
    <w:footnote w:id="0"/>
  </w:footnotePr>
  <w:endnotePr>
    <w:endnote w:id="-1"/>
    <w:endnote w:id="0"/>
  </w:endnotePr>
  <w:compat/>
  <w:rsids>
    <w:rsidRoot w:val="006D64EC"/>
    <w:rsid w:val="00003D87"/>
    <w:rsid w:val="00003EDE"/>
    <w:rsid w:val="00004314"/>
    <w:rsid w:val="000045BE"/>
    <w:rsid w:val="0000524A"/>
    <w:rsid w:val="00006018"/>
    <w:rsid w:val="000060FC"/>
    <w:rsid w:val="00006144"/>
    <w:rsid w:val="000067CF"/>
    <w:rsid w:val="00006B37"/>
    <w:rsid w:val="00010F9E"/>
    <w:rsid w:val="00011371"/>
    <w:rsid w:val="00011915"/>
    <w:rsid w:val="00011B75"/>
    <w:rsid w:val="0001209E"/>
    <w:rsid w:val="00013341"/>
    <w:rsid w:val="0001383C"/>
    <w:rsid w:val="00016D5D"/>
    <w:rsid w:val="00017F6D"/>
    <w:rsid w:val="00022B7E"/>
    <w:rsid w:val="00022C94"/>
    <w:rsid w:val="000235B9"/>
    <w:rsid w:val="00024DAA"/>
    <w:rsid w:val="000266D6"/>
    <w:rsid w:val="00026ACE"/>
    <w:rsid w:val="000302FF"/>
    <w:rsid w:val="000310CC"/>
    <w:rsid w:val="000313FC"/>
    <w:rsid w:val="00031986"/>
    <w:rsid w:val="00031D3D"/>
    <w:rsid w:val="00033B87"/>
    <w:rsid w:val="00034233"/>
    <w:rsid w:val="00034D18"/>
    <w:rsid w:val="000354B6"/>
    <w:rsid w:val="00035A88"/>
    <w:rsid w:val="00036A3C"/>
    <w:rsid w:val="00036C36"/>
    <w:rsid w:val="00037005"/>
    <w:rsid w:val="00037A9E"/>
    <w:rsid w:val="000413C9"/>
    <w:rsid w:val="00043294"/>
    <w:rsid w:val="00044438"/>
    <w:rsid w:val="00044809"/>
    <w:rsid w:val="0004521E"/>
    <w:rsid w:val="00045895"/>
    <w:rsid w:val="000466D6"/>
    <w:rsid w:val="00047B8A"/>
    <w:rsid w:val="00050E75"/>
    <w:rsid w:val="000514FC"/>
    <w:rsid w:val="00051BCC"/>
    <w:rsid w:val="00051D02"/>
    <w:rsid w:val="000528AA"/>
    <w:rsid w:val="00054381"/>
    <w:rsid w:val="0005500A"/>
    <w:rsid w:val="0005633B"/>
    <w:rsid w:val="000568AD"/>
    <w:rsid w:val="00061C99"/>
    <w:rsid w:val="0006325F"/>
    <w:rsid w:val="0006335B"/>
    <w:rsid w:val="000633E6"/>
    <w:rsid w:val="00063767"/>
    <w:rsid w:val="00063EEB"/>
    <w:rsid w:val="00066109"/>
    <w:rsid w:val="00066342"/>
    <w:rsid w:val="00067242"/>
    <w:rsid w:val="00067A6E"/>
    <w:rsid w:val="000717DD"/>
    <w:rsid w:val="00071A9A"/>
    <w:rsid w:val="00071C5A"/>
    <w:rsid w:val="0007201A"/>
    <w:rsid w:val="000733DE"/>
    <w:rsid w:val="00073564"/>
    <w:rsid w:val="0007399A"/>
    <w:rsid w:val="00073F2E"/>
    <w:rsid w:val="00076237"/>
    <w:rsid w:val="00076702"/>
    <w:rsid w:val="000769C4"/>
    <w:rsid w:val="00076B09"/>
    <w:rsid w:val="00077C37"/>
    <w:rsid w:val="0008073F"/>
    <w:rsid w:val="0008129B"/>
    <w:rsid w:val="00081BE8"/>
    <w:rsid w:val="0008255F"/>
    <w:rsid w:val="000829B6"/>
    <w:rsid w:val="00083015"/>
    <w:rsid w:val="000830A0"/>
    <w:rsid w:val="000838D4"/>
    <w:rsid w:val="00083F15"/>
    <w:rsid w:val="00084933"/>
    <w:rsid w:val="00084AF0"/>
    <w:rsid w:val="00084E2F"/>
    <w:rsid w:val="000859C3"/>
    <w:rsid w:val="000860E5"/>
    <w:rsid w:val="000861E2"/>
    <w:rsid w:val="00086CF0"/>
    <w:rsid w:val="00086EC9"/>
    <w:rsid w:val="0009060A"/>
    <w:rsid w:val="000907E7"/>
    <w:rsid w:val="00090C87"/>
    <w:rsid w:val="00092213"/>
    <w:rsid w:val="00092485"/>
    <w:rsid w:val="000924AC"/>
    <w:rsid w:val="00092EFF"/>
    <w:rsid w:val="0009355B"/>
    <w:rsid w:val="00094C0A"/>
    <w:rsid w:val="00094D1C"/>
    <w:rsid w:val="00094F50"/>
    <w:rsid w:val="00094F53"/>
    <w:rsid w:val="0009535B"/>
    <w:rsid w:val="000956CF"/>
    <w:rsid w:val="00095704"/>
    <w:rsid w:val="000961CF"/>
    <w:rsid w:val="000A29CE"/>
    <w:rsid w:val="000A29FE"/>
    <w:rsid w:val="000A33A9"/>
    <w:rsid w:val="000A48D8"/>
    <w:rsid w:val="000A5534"/>
    <w:rsid w:val="000A5663"/>
    <w:rsid w:val="000A6A86"/>
    <w:rsid w:val="000A715B"/>
    <w:rsid w:val="000B0A95"/>
    <w:rsid w:val="000B1A60"/>
    <w:rsid w:val="000B20DE"/>
    <w:rsid w:val="000B2384"/>
    <w:rsid w:val="000B28A2"/>
    <w:rsid w:val="000B3573"/>
    <w:rsid w:val="000B3734"/>
    <w:rsid w:val="000B4305"/>
    <w:rsid w:val="000B53BE"/>
    <w:rsid w:val="000B55D7"/>
    <w:rsid w:val="000B5B7A"/>
    <w:rsid w:val="000C085C"/>
    <w:rsid w:val="000C2DED"/>
    <w:rsid w:val="000C377A"/>
    <w:rsid w:val="000C56DE"/>
    <w:rsid w:val="000C5996"/>
    <w:rsid w:val="000C59F5"/>
    <w:rsid w:val="000C6BAC"/>
    <w:rsid w:val="000C7C92"/>
    <w:rsid w:val="000D00D7"/>
    <w:rsid w:val="000D02AC"/>
    <w:rsid w:val="000D09E3"/>
    <w:rsid w:val="000D28A2"/>
    <w:rsid w:val="000D3241"/>
    <w:rsid w:val="000D44F0"/>
    <w:rsid w:val="000D4716"/>
    <w:rsid w:val="000D507C"/>
    <w:rsid w:val="000D6ED9"/>
    <w:rsid w:val="000D76EF"/>
    <w:rsid w:val="000E0EBD"/>
    <w:rsid w:val="000E2CC1"/>
    <w:rsid w:val="000E2D7C"/>
    <w:rsid w:val="000E3015"/>
    <w:rsid w:val="000E35CC"/>
    <w:rsid w:val="000E3BAA"/>
    <w:rsid w:val="000E5301"/>
    <w:rsid w:val="000E560A"/>
    <w:rsid w:val="000E5B92"/>
    <w:rsid w:val="000E6523"/>
    <w:rsid w:val="000E7493"/>
    <w:rsid w:val="000E790B"/>
    <w:rsid w:val="000E7F2C"/>
    <w:rsid w:val="000F02BF"/>
    <w:rsid w:val="000F1428"/>
    <w:rsid w:val="000F2C5C"/>
    <w:rsid w:val="000F420B"/>
    <w:rsid w:val="000F433B"/>
    <w:rsid w:val="000F5B9B"/>
    <w:rsid w:val="000F5C4E"/>
    <w:rsid w:val="000F7800"/>
    <w:rsid w:val="000F7DB3"/>
    <w:rsid w:val="00101408"/>
    <w:rsid w:val="00102564"/>
    <w:rsid w:val="00102A52"/>
    <w:rsid w:val="00102AEE"/>
    <w:rsid w:val="00103214"/>
    <w:rsid w:val="00103231"/>
    <w:rsid w:val="00103CBD"/>
    <w:rsid w:val="00105688"/>
    <w:rsid w:val="0010573C"/>
    <w:rsid w:val="001058D8"/>
    <w:rsid w:val="0010783B"/>
    <w:rsid w:val="001079BA"/>
    <w:rsid w:val="001117DD"/>
    <w:rsid w:val="001142E1"/>
    <w:rsid w:val="001143C8"/>
    <w:rsid w:val="00114CFD"/>
    <w:rsid w:val="00114DE6"/>
    <w:rsid w:val="00115031"/>
    <w:rsid w:val="00115549"/>
    <w:rsid w:val="00116584"/>
    <w:rsid w:val="00116A51"/>
    <w:rsid w:val="00116CD3"/>
    <w:rsid w:val="00116F98"/>
    <w:rsid w:val="00116FAC"/>
    <w:rsid w:val="001175EF"/>
    <w:rsid w:val="00117F53"/>
    <w:rsid w:val="0012073E"/>
    <w:rsid w:val="001212F9"/>
    <w:rsid w:val="00124D73"/>
    <w:rsid w:val="001266D7"/>
    <w:rsid w:val="00126D52"/>
    <w:rsid w:val="001279A7"/>
    <w:rsid w:val="00127BC8"/>
    <w:rsid w:val="00127F0E"/>
    <w:rsid w:val="001307AB"/>
    <w:rsid w:val="001331A7"/>
    <w:rsid w:val="00133597"/>
    <w:rsid w:val="001343C8"/>
    <w:rsid w:val="00134857"/>
    <w:rsid w:val="001359A9"/>
    <w:rsid w:val="0013705B"/>
    <w:rsid w:val="00137474"/>
    <w:rsid w:val="00137544"/>
    <w:rsid w:val="00137CD3"/>
    <w:rsid w:val="00137E00"/>
    <w:rsid w:val="00140801"/>
    <w:rsid w:val="001409E6"/>
    <w:rsid w:val="00140ABC"/>
    <w:rsid w:val="00140C62"/>
    <w:rsid w:val="00142C42"/>
    <w:rsid w:val="001444E6"/>
    <w:rsid w:val="00145F97"/>
    <w:rsid w:val="001479B9"/>
    <w:rsid w:val="00147D12"/>
    <w:rsid w:val="00150928"/>
    <w:rsid w:val="001512AD"/>
    <w:rsid w:val="00152374"/>
    <w:rsid w:val="00153918"/>
    <w:rsid w:val="00153C9D"/>
    <w:rsid w:val="001543EB"/>
    <w:rsid w:val="00154620"/>
    <w:rsid w:val="00154C5D"/>
    <w:rsid w:val="00155131"/>
    <w:rsid w:val="001555B6"/>
    <w:rsid w:val="001556FD"/>
    <w:rsid w:val="00156AA2"/>
    <w:rsid w:val="00157D68"/>
    <w:rsid w:val="00160171"/>
    <w:rsid w:val="0016161D"/>
    <w:rsid w:val="001623A3"/>
    <w:rsid w:val="00162CB1"/>
    <w:rsid w:val="00163274"/>
    <w:rsid w:val="00165363"/>
    <w:rsid w:val="00165871"/>
    <w:rsid w:val="00165F1B"/>
    <w:rsid w:val="00166083"/>
    <w:rsid w:val="001741C9"/>
    <w:rsid w:val="00175096"/>
    <w:rsid w:val="00176CD9"/>
    <w:rsid w:val="00176DAF"/>
    <w:rsid w:val="001810AF"/>
    <w:rsid w:val="00181811"/>
    <w:rsid w:val="0018322E"/>
    <w:rsid w:val="0018612C"/>
    <w:rsid w:val="001865DF"/>
    <w:rsid w:val="00186BC0"/>
    <w:rsid w:val="0018737C"/>
    <w:rsid w:val="001876C5"/>
    <w:rsid w:val="0019086C"/>
    <w:rsid w:val="00190D70"/>
    <w:rsid w:val="00192E6F"/>
    <w:rsid w:val="00193122"/>
    <w:rsid w:val="00193339"/>
    <w:rsid w:val="001951F0"/>
    <w:rsid w:val="00197075"/>
    <w:rsid w:val="001A0A96"/>
    <w:rsid w:val="001A19C6"/>
    <w:rsid w:val="001A2097"/>
    <w:rsid w:val="001A277A"/>
    <w:rsid w:val="001A364B"/>
    <w:rsid w:val="001A4F27"/>
    <w:rsid w:val="001A53A3"/>
    <w:rsid w:val="001A609D"/>
    <w:rsid w:val="001A622C"/>
    <w:rsid w:val="001A7215"/>
    <w:rsid w:val="001A7A9A"/>
    <w:rsid w:val="001B0C0B"/>
    <w:rsid w:val="001B109B"/>
    <w:rsid w:val="001B1117"/>
    <w:rsid w:val="001B2488"/>
    <w:rsid w:val="001B2A88"/>
    <w:rsid w:val="001B2BF3"/>
    <w:rsid w:val="001B2E6A"/>
    <w:rsid w:val="001B314E"/>
    <w:rsid w:val="001B3D37"/>
    <w:rsid w:val="001B4050"/>
    <w:rsid w:val="001C07CB"/>
    <w:rsid w:val="001C25E7"/>
    <w:rsid w:val="001C2742"/>
    <w:rsid w:val="001C646D"/>
    <w:rsid w:val="001C6926"/>
    <w:rsid w:val="001C73FA"/>
    <w:rsid w:val="001D1556"/>
    <w:rsid w:val="001D1F34"/>
    <w:rsid w:val="001D2137"/>
    <w:rsid w:val="001D26A9"/>
    <w:rsid w:val="001D39C8"/>
    <w:rsid w:val="001D4392"/>
    <w:rsid w:val="001D6A28"/>
    <w:rsid w:val="001D74D9"/>
    <w:rsid w:val="001D788B"/>
    <w:rsid w:val="001E307D"/>
    <w:rsid w:val="001E4773"/>
    <w:rsid w:val="001E55F6"/>
    <w:rsid w:val="001E5A85"/>
    <w:rsid w:val="001F08F2"/>
    <w:rsid w:val="001F0F48"/>
    <w:rsid w:val="001F1B4B"/>
    <w:rsid w:val="001F2320"/>
    <w:rsid w:val="001F29B9"/>
    <w:rsid w:val="001F5B62"/>
    <w:rsid w:val="001F6F46"/>
    <w:rsid w:val="001F72B3"/>
    <w:rsid w:val="0020119F"/>
    <w:rsid w:val="002021F1"/>
    <w:rsid w:val="0020245C"/>
    <w:rsid w:val="002033D7"/>
    <w:rsid w:val="00204CD8"/>
    <w:rsid w:val="00205614"/>
    <w:rsid w:val="00205AE2"/>
    <w:rsid w:val="00207941"/>
    <w:rsid w:val="002105D8"/>
    <w:rsid w:val="00210B93"/>
    <w:rsid w:val="00210F68"/>
    <w:rsid w:val="00211886"/>
    <w:rsid w:val="002138AD"/>
    <w:rsid w:val="00213D92"/>
    <w:rsid w:val="00216375"/>
    <w:rsid w:val="00216B8E"/>
    <w:rsid w:val="00217942"/>
    <w:rsid w:val="002210F1"/>
    <w:rsid w:val="00221158"/>
    <w:rsid w:val="00221531"/>
    <w:rsid w:val="00222172"/>
    <w:rsid w:val="00222788"/>
    <w:rsid w:val="00223693"/>
    <w:rsid w:val="00224467"/>
    <w:rsid w:val="00225689"/>
    <w:rsid w:val="0022669B"/>
    <w:rsid w:val="002270F7"/>
    <w:rsid w:val="002272E8"/>
    <w:rsid w:val="00227431"/>
    <w:rsid w:val="00232231"/>
    <w:rsid w:val="00232D43"/>
    <w:rsid w:val="002341A6"/>
    <w:rsid w:val="0023511D"/>
    <w:rsid w:val="00235211"/>
    <w:rsid w:val="00236207"/>
    <w:rsid w:val="0023662E"/>
    <w:rsid w:val="00236733"/>
    <w:rsid w:val="00236B3A"/>
    <w:rsid w:val="00237731"/>
    <w:rsid w:val="002427BB"/>
    <w:rsid w:val="00243323"/>
    <w:rsid w:val="00243698"/>
    <w:rsid w:val="00244D02"/>
    <w:rsid w:val="00244F6E"/>
    <w:rsid w:val="00244FD0"/>
    <w:rsid w:val="00246503"/>
    <w:rsid w:val="00246682"/>
    <w:rsid w:val="00246BE9"/>
    <w:rsid w:val="00250890"/>
    <w:rsid w:val="00250E61"/>
    <w:rsid w:val="00252B90"/>
    <w:rsid w:val="00252EB3"/>
    <w:rsid w:val="00253D0C"/>
    <w:rsid w:val="00254CEA"/>
    <w:rsid w:val="00255424"/>
    <w:rsid w:val="00256809"/>
    <w:rsid w:val="00256B6A"/>
    <w:rsid w:val="00257FE7"/>
    <w:rsid w:val="0026013C"/>
    <w:rsid w:val="00260DE1"/>
    <w:rsid w:val="002610AD"/>
    <w:rsid w:val="00261624"/>
    <w:rsid w:val="00262387"/>
    <w:rsid w:val="00262393"/>
    <w:rsid w:val="00262734"/>
    <w:rsid w:val="00262DA9"/>
    <w:rsid w:val="00262DDB"/>
    <w:rsid w:val="00262F4B"/>
    <w:rsid w:val="00263961"/>
    <w:rsid w:val="002647D8"/>
    <w:rsid w:val="00265131"/>
    <w:rsid w:val="00265C9B"/>
    <w:rsid w:val="00267696"/>
    <w:rsid w:val="00271675"/>
    <w:rsid w:val="002717A3"/>
    <w:rsid w:val="0027184F"/>
    <w:rsid w:val="00271FB4"/>
    <w:rsid w:val="00272A31"/>
    <w:rsid w:val="0027579E"/>
    <w:rsid w:val="0027691E"/>
    <w:rsid w:val="00276EDF"/>
    <w:rsid w:val="00277244"/>
    <w:rsid w:val="00281CDA"/>
    <w:rsid w:val="00282A38"/>
    <w:rsid w:val="00282ED6"/>
    <w:rsid w:val="002830EC"/>
    <w:rsid w:val="00285ACC"/>
    <w:rsid w:val="002874F2"/>
    <w:rsid w:val="002906C5"/>
    <w:rsid w:val="00290B7D"/>
    <w:rsid w:val="002919AF"/>
    <w:rsid w:val="00292BD2"/>
    <w:rsid w:val="00293B3D"/>
    <w:rsid w:val="002944FE"/>
    <w:rsid w:val="0029499E"/>
    <w:rsid w:val="00294A4B"/>
    <w:rsid w:val="00295452"/>
    <w:rsid w:val="00295BF0"/>
    <w:rsid w:val="00295EB6"/>
    <w:rsid w:val="0029794F"/>
    <w:rsid w:val="002A162F"/>
    <w:rsid w:val="002A2DDD"/>
    <w:rsid w:val="002A4B53"/>
    <w:rsid w:val="002A6C1F"/>
    <w:rsid w:val="002B0337"/>
    <w:rsid w:val="002B105F"/>
    <w:rsid w:val="002B1C98"/>
    <w:rsid w:val="002B20BA"/>
    <w:rsid w:val="002B368D"/>
    <w:rsid w:val="002B3BFC"/>
    <w:rsid w:val="002B5896"/>
    <w:rsid w:val="002B5C1B"/>
    <w:rsid w:val="002B7ACF"/>
    <w:rsid w:val="002C1715"/>
    <w:rsid w:val="002C1F67"/>
    <w:rsid w:val="002C2E99"/>
    <w:rsid w:val="002C3900"/>
    <w:rsid w:val="002C3D6D"/>
    <w:rsid w:val="002C4094"/>
    <w:rsid w:val="002C4631"/>
    <w:rsid w:val="002C4B24"/>
    <w:rsid w:val="002C6228"/>
    <w:rsid w:val="002C6C0E"/>
    <w:rsid w:val="002C70EA"/>
    <w:rsid w:val="002C7817"/>
    <w:rsid w:val="002D1D89"/>
    <w:rsid w:val="002D211A"/>
    <w:rsid w:val="002D296E"/>
    <w:rsid w:val="002D2EC5"/>
    <w:rsid w:val="002D4091"/>
    <w:rsid w:val="002D694D"/>
    <w:rsid w:val="002D7FF9"/>
    <w:rsid w:val="002E0341"/>
    <w:rsid w:val="002E1086"/>
    <w:rsid w:val="002E118E"/>
    <w:rsid w:val="002E1A35"/>
    <w:rsid w:val="002E28FB"/>
    <w:rsid w:val="002E2C87"/>
    <w:rsid w:val="002E3B88"/>
    <w:rsid w:val="002E3C55"/>
    <w:rsid w:val="002E3DD4"/>
    <w:rsid w:val="002E4056"/>
    <w:rsid w:val="002E46E1"/>
    <w:rsid w:val="002E696D"/>
    <w:rsid w:val="002E710C"/>
    <w:rsid w:val="002E7296"/>
    <w:rsid w:val="002E731F"/>
    <w:rsid w:val="002E76AB"/>
    <w:rsid w:val="002F19F1"/>
    <w:rsid w:val="002F1E3A"/>
    <w:rsid w:val="002F2603"/>
    <w:rsid w:val="002F5CF4"/>
    <w:rsid w:val="002F7002"/>
    <w:rsid w:val="002F773F"/>
    <w:rsid w:val="00300DCF"/>
    <w:rsid w:val="003014A3"/>
    <w:rsid w:val="00301E3B"/>
    <w:rsid w:val="00302337"/>
    <w:rsid w:val="00302398"/>
    <w:rsid w:val="003038B5"/>
    <w:rsid w:val="00303EBF"/>
    <w:rsid w:val="00305332"/>
    <w:rsid w:val="00305471"/>
    <w:rsid w:val="00305616"/>
    <w:rsid w:val="00306821"/>
    <w:rsid w:val="00306F5B"/>
    <w:rsid w:val="0031206D"/>
    <w:rsid w:val="0031300F"/>
    <w:rsid w:val="00313FAE"/>
    <w:rsid w:val="003143B9"/>
    <w:rsid w:val="00314D29"/>
    <w:rsid w:val="00314F91"/>
    <w:rsid w:val="00315812"/>
    <w:rsid w:val="00315A64"/>
    <w:rsid w:val="003166D0"/>
    <w:rsid w:val="00316DCC"/>
    <w:rsid w:val="00317450"/>
    <w:rsid w:val="003211A1"/>
    <w:rsid w:val="00321741"/>
    <w:rsid w:val="003221C2"/>
    <w:rsid w:val="0032323C"/>
    <w:rsid w:val="00323492"/>
    <w:rsid w:val="00323B50"/>
    <w:rsid w:val="003242F2"/>
    <w:rsid w:val="003247A9"/>
    <w:rsid w:val="00324E81"/>
    <w:rsid w:val="003269B7"/>
    <w:rsid w:val="003304ED"/>
    <w:rsid w:val="0033117A"/>
    <w:rsid w:val="00332F04"/>
    <w:rsid w:val="003350AD"/>
    <w:rsid w:val="003360D5"/>
    <w:rsid w:val="003366B8"/>
    <w:rsid w:val="003368FC"/>
    <w:rsid w:val="00336EBC"/>
    <w:rsid w:val="003403AC"/>
    <w:rsid w:val="0034062E"/>
    <w:rsid w:val="00342016"/>
    <w:rsid w:val="00342904"/>
    <w:rsid w:val="00343125"/>
    <w:rsid w:val="00344F9E"/>
    <w:rsid w:val="00344FA0"/>
    <w:rsid w:val="0034528A"/>
    <w:rsid w:val="00346011"/>
    <w:rsid w:val="00347219"/>
    <w:rsid w:val="00347C20"/>
    <w:rsid w:val="00350445"/>
    <w:rsid w:val="00350F37"/>
    <w:rsid w:val="003515A0"/>
    <w:rsid w:val="003541D2"/>
    <w:rsid w:val="00355692"/>
    <w:rsid w:val="003570EC"/>
    <w:rsid w:val="00360634"/>
    <w:rsid w:val="00361E9D"/>
    <w:rsid w:val="00362130"/>
    <w:rsid w:val="00365938"/>
    <w:rsid w:val="0036609B"/>
    <w:rsid w:val="00372681"/>
    <w:rsid w:val="00374BD3"/>
    <w:rsid w:val="003763C9"/>
    <w:rsid w:val="00377891"/>
    <w:rsid w:val="00377E6C"/>
    <w:rsid w:val="00380DFC"/>
    <w:rsid w:val="003816D6"/>
    <w:rsid w:val="0038280B"/>
    <w:rsid w:val="00383865"/>
    <w:rsid w:val="00383B8B"/>
    <w:rsid w:val="0038412F"/>
    <w:rsid w:val="0038419E"/>
    <w:rsid w:val="00384A14"/>
    <w:rsid w:val="00384B27"/>
    <w:rsid w:val="00385475"/>
    <w:rsid w:val="00385561"/>
    <w:rsid w:val="00385EDE"/>
    <w:rsid w:val="0038609A"/>
    <w:rsid w:val="003865AC"/>
    <w:rsid w:val="00386660"/>
    <w:rsid w:val="003873AB"/>
    <w:rsid w:val="00387A40"/>
    <w:rsid w:val="00387AFD"/>
    <w:rsid w:val="00390AFC"/>
    <w:rsid w:val="003913AB"/>
    <w:rsid w:val="003933CF"/>
    <w:rsid w:val="00394B79"/>
    <w:rsid w:val="00396364"/>
    <w:rsid w:val="00397DDA"/>
    <w:rsid w:val="003A2571"/>
    <w:rsid w:val="003A49AC"/>
    <w:rsid w:val="003A49C9"/>
    <w:rsid w:val="003A6988"/>
    <w:rsid w:val="003A7146"/>
    <w:rsid w:val="003A7B7E"/>
    <w:rsid w:val="003B0EAF"/>
    <w:rsid w:val="003B1853"/>
    <w:rsid w:val="003B3FB7"/>
    <w:rsid w:val="003B45D2"/>
    <w:rsid w:val="003B556F"/>
    <w:rsid w:val="003B5710"/>
    <w:rsid w:val="003B58FB"/>
    <w:rsid w:val="003B6F87"/>
    <w:rsid w:val="003B7290"/>
    <w:rsid w:val="003B74A2"/>
    <w:rsid w:val="003B74C2"/>
    <w:rsid w:val="003B76E6"/>
    <w:rsid w:val="003C091A"/>
    <w:rsid w:val="003C1019"/>
    <w:rsid w:val="003C107F"/>
    <w:rsid w:val="003C1D52"/>
    <w:rsid w:val="003C3E36"/>
    <w:rsid w:val="003C51C4"/>
    <w:rsid w:val="003C6A72"/>
    <w:rsid w:val="003C79D2"/>
    <w:rsid w:val="003D0591"/>
    <w:rsid w:val="003D1907"/>
    <w:rsid w:val="003D3229"/>
    <w:rsid w:val="003D3E5B"/>
    <w:rsid w:val="003D4531"/>
    <w:rsid w:val="003D4D64"/>
    <w:rsid w:val="003D6D12"/>
    <w:rsid w:val="003D7C3E"/>
    <w:rsid w:val="003E132A"/>
    <w:rsid w:val="003E2A1B"/>
    <w:rsid w:val="003E5175"/>
    <w:rsid w:val="003E5322"/>
    <w:rsid w:val="003E5656"/>
    <w:rsid w:val="003E7011"/>
    <w:rsid w:val="003E704E"/>
    <w:rsid w:val="003E705D"/>
    <w:rsid w:val="003F25DE"/>
    <w:rsid w:val="003F3535"/>
    <w:rsid w:val="003F4797"/>
    <w:rsid w:val="003F5219"/>
    <w:rsid w:val="003F6817"/>
    <w:rsid w:val="003F7FC6"/>
    <w:rsid w:val="0040026C"/>
    <w:rsid w:val="004007FE"/>
    <w:rsid w:val="004011C4"/>
    <w:rsid w:val="004014C9"/>
    <w:rsid w:val="00401790"/>
    <w:rsid w:val="004020D7"/>
    <w:rsid w:val="00402B4B"/>
    <w:rsid w:val="00402E14"/>
    <w:rsid w:val="00403368"/>
    <w:rsid w:val="00403EE5"/>
    <w:rsid w:val="004040A8"/>
    <w:rsid w:val="0040548D"/>
    <w:rsid w:val="004061A4"/>
    <w:rsid w:val="0040640D"/>
    <w:rsid w:val="00406F8B"/>
    <w:rsid w:val="004123CF"/>
    <w:rsid w:val="00412E05"/>
    <w:rsid w:val="00413254"/>
    <w:rsid w:val="00413E37"/>
    <w:rsid w:val="004149F5"/>
    <w:rsid w:val="00415F86"/>
    <w:rsid w:val="00416B55"/>
    <w:rsid w:val="0041756A"/>
    <w:rsid w:val="0041758A"/>
    <w:rsid w:val="004228F3"/>
    <w:rsid w:val="00422C7F"/>
    <w:rsid w:val="0042377C"/>
    <w:rsid w:val="004238ED"/>
    <w:rsid w:val="00424675"/>
    <w:rsid w:val="00424678"/>
    <w:rsid w:val="0042500F"/>
    <w:rsid w:val="004255B5"/>
    <w:rsid w:val="00426E48"/>
    <w:rsid w:val="00427002"/>
    <w:rsid w:val="00427B00"/>
    <w:rsid w:val="00430362"/>
    <w:rsid w:val="00430430"/>
    <w:rsid w:val="0043101F"/>
    <w:rsid w:val="00433C50"/>
    <w:rsid w:val="00434176"/>
    <w:rsid w:val="00434A1B"/>
    <w:rsid w:val="004355AB"/>
    <w:rsid w:val="00436CA2"/>
    <w:rsid w:val="004400D4"/>
    <w:rsid w:val="00441915"/>
    <w:rsid w:val="00441BDE"/>
    <w:rsid w:val="004423F0"/>
    <w:rsid w:val="0044271A"/>
    <w:rsid w:val="00443115"/>
    <w:rsid w:val="00444011"/>
    <w:rsid w:val="00445672"/>
    <w:rsid w:val="00445799"/>
    <w:rsid w:val="004462F7"/>
    <w:rsid w:val="0044648D"/>
    <w:rsid w:val="00450C0E"/>
    <w:rsid w:val="00450DD0"/>
    <w:rsid w:val="004511EC"/>
    <w:rsid w:val="00451238"/>
    <w:rsid w:val="00451521"/>
    <w:rsid w:val="00451553"/>
    <w:rsid w:val="004602E8"/>
    <w:rsid w:val="0046083A"/>
    <w:rsid w:val="00461658"/>
    <w:rsid w:val="0046180D"/>
    <w:rsid w:val="004635F9"/>
    <w:rsid w:val="00464159"/>
    <w:rsid w:val="00465213"/>
    <w:rsid w:val="00466B71"/>
    <w:rsid w:val="00467476"/>
    <w:rsid w:val="00467626"/>
    <w:rsid w:val="00467900"/>
    <w:rsid w:val="00467BB4"/>
    <w:rsid w:val="004709EC"/>
    <w:rsid w:val="00470B0B"/>
    <w:rsid w:val="00471699"/>
    <w:rsid w:val="0047177B"/>
    <w:rsid w:val="00471D7F"/>
    <w:rsid w:val="00472E19"/>
    <w:rsid w:val="00474D7C"/>
    <w:rsid w:val="00474E20"/>
    <w:rsid w:val="004750D7"/>
    <w:rsid w:val="004754A1"/>
    <w:rsid w:val="00476509"/>
    <w:rsid w:val="00477B5E"/>
    <w:rsid w:val="00481004"/>
    <w:rsid w:val="0048111A"/>
    <w:rsid w:val="00481D01"/>
    <w:rsid w:val="00481EB7"/>
    <w:rsid w:val="00483B81"/>
    <w:rsid w:val="00483FFB"/>
    <w:rsid w:val="00484AF1"/>
    <w:rsid w:val="00484C93"/>
    <w:rsid w:val="00485668"/>
    <w:rsid w:val="0048758C"/>
    <w:rsid w:val="00492102"/>
    <w:rsid w:val="00494B00"/>
    <w:rsid w:val="004962D0"/>
    <w:rsid w:val="00496F5A"/>
    <w:rsid w:val="004A0D43"/>
    <w:rsid w:val="004A1892"/>
    <w:rsid w:val="004A4EC0"/>
    <w:rsid w:val="004A54CA"/>
    <w:rsid w:val="004A570E"/>
    <w:rsid w:val="004A5C0C"/>
    <w:rsid w:val="004A5F5E"/>
    <w:rsid w:val="004A74BE"/>
    <w:rsid w:val="004B0C00"/>
    <w:rsid w:val="004B2C14"/>
    <w:rsid w:val="004B36FB"/>
    <w:rsid w:val="004B541F"/>
    <w:rsid w:val="004B6B10"/>
    <w:rsid w:val="004B6F7D"/>
    <w:rsid w:val="004B7B33"/>
    <w:rsid w:val="004C0B5E"/>
    <w:rsid w:val="004C1287"/>
    <w:rsid w:val="004C2986"/>
    <w:rsid w:val="004C2B62"/>
    <w:rsid w:val="004C3016"/>
    <w:rsid w:val="004C4FFA"/>
    <w:rsid w:val="004C6303"/>
    <w:rsid w:val="004D08C2"/>
    <w:rsid w:val="004D0AED"/>
    <w:rsid w:val="004D0C2D"/>
    <w:rsid w:val="004D2031"/>
    <w:rsid w:val="004D2950"/>
    <w:rsid w:val="004D3F3D"/>
    <w:rsid w:val="004D483F"/>
    <w:rsid w:val="004D4ED2"/>
    <w:rsid w:val="004D522C"/>
    <w:rsid w:val="004D6EB4"/>
    <w:rsid w:val="004E0C40"/>
    <w:rsid w:val="004E13AF"/>
    <w:rsid w:val="004E37F8"/>
    <w:rsid w:val="004E3AA0"/>
    <w:rsid w:val="004E4232"/>
    <w:rsid w:val="004E516F"/>
    <w:rsid w:val="004E590C"/>
    <w:rsid w:val="004E6291"/>
    <w:rsid w:val="004E695E"/>
    <w:rsid w:val="004F018A"/>
    <w:rsid w:val="004F122B"/>
    <w:rsid w:val="004F3026"/>
    <w:rsid w:val="004F3239"/>
    <w:rsid w:val="004F43FB"/>
    <w:rsid w:val="004F4954"/>
    <w:rsid w:val="004F6056"/>
    <w:rsid w:val="004F754A"/>
    <w:rsid w:val="0050133E"/>
    <w:rsid w:val="00502CC3"/>
    <w:rsid w:val="00503D81"/>
    <w:rsid w:val="00504380"/>
    <w:rsid w:val="00505030"/>
    <w:rsid w:val="005105EE"/>
    <w:rsid w:val="00510E53"/>
    <w:rsid w:val="00511C12"/>
    <w:rsid w:val="00513D65"/>
    <w:rsid w:val="00513D6B"/>
    <w:rsid w:val="00521881"/>
    <w:rsid w:val="00522D4F"/>
    <w:rsid w:val="00523180"/>
    <w:rsid w:val="0052351A"/>
    <w:rsid w:val="00523789"/>
    <w:rsid w:val="00523899"/>
    <w:rsid w:val="00524114"/>
    <w:rsid w:val="00524A29"/>
    <w:rsid w:val="00524F65"/>
    <w:rsid w:val="0052570B"/>
    <w:rsid w:val="00525A54"/>
    <w:rsid w:val="0052738C"/>
    <w:rsid w:val="00527942"/>
    <w:rsid w:val="005304CA"/>
    <w:rsid w:val="00531F7B"/>
    <w:rsid w:val="00532344"/>
    <w:rsid w:val="00533596"/>
    <w:rsid w:val="0053439E"/>
    <w:rsid w:val="0053540E"/>
    <w:rsid w:val="00535ADC"/>
    <w:rsid w:val="00537851"/>
    <w:rsid w:val="005403FF"/>
    <w:rsid w:val="005404C2"/>
    <w:rsid w:val="00540C49"/>
    <w:rsid w:val="00542693"/>
    <w:rsid w:val="0054406D"/>
    <w:rsid w:val="00544CED"/>
    <w:rsid w:val="005455A0"/>
    <w:rsid w:val="005459B1"/>
    <w:rsid w:val="005466BD"/>
    <w:rsid w:val="00546950"/>
    <w:rsid w:val="005472C7"/>
    <w:rsid w:val="005474BA"/>
    <w:rsid w:val="00550A43"/>
    <w:rsid w:val="00551E4B"/>
    <w:rsid w:val="00552010"/>
    <w:rsid w:val="00553A91"/>
    <w:rsid w:val="00554274"/>
    <w:rsid w:val="0055491E"/>
    <w:rsid w:val="00555CEB"/>
    <w:rsid w:val="005560A5"/>
    <w:rsid w:val="0055615B"/>
    <w:rsid w:val="00556761"/>
    <w:rsid w:val="00556E42"/>
    <w:rsid w:val="00560862"/>
    <w:rsid w:val="005611DC"/>
    <w:rsid w:val="00561666"/>
    <w:rsid w:val="005619C5"/>
    <w:rsid w:val="00562133"/>
    <w:rsid w:val="005629FC"/>
    <w:rsid w:val="00563228"/>
    <w:rsid w:val="00563433"/>
    <w:rsid w:val="00563F22"/>
    <w:rsid w:val="00565178"/>
    <w:rsid w:val="00565A25"/>
    <w:rsid w:val="00566E5D"/>
    <w:rsid w:val="005674A1"/>
    <w:rsid w:val="005675C2"/>
    <w:rsid w:val="00570358"/>
    <w:rsid w:val="005710E8"/>
    <w:rsid w:val="00571D7A"/>
    <w:rsid w:val="00572DE6"/>
    <w:rsid w:val="00574AF1"/>
    <w:rsid w:val="0057524E"/>
    <w:rsid w:val="00575370"/>
    <w:rsid w:val="005755B6"/>
    <w:rsid w:val="005763BB"/>
    <w:rsid w:val="00576C84"/>
    <w:rsid w:val="00576EC4"/>
    <w:rsid w:val="005775F0"/>
    <w:rsid w:val="00577724"/>
    <w:rsid w:val="00580436"/>
    <w:rsid w:val="00580544"/>
    <w:rsid w:val="00582174"/>
    <w:rsid w:val="00582E1F"/>
    <w:rsid w:val="0058471A"/>
    <w:rsid w:val="0058491A"/>
    <w:rsid w:val="00585584"/>
    <w:rsid w:val="005855FC"/>
    <w:rsid w:val="00585E9B"/>
    <w:rsid w:val="00586796"/>
    <w:rsid w:val="0059185C"/>
    <w:rsid w:val="00596F2C"/>
    <w:rsid w:val="0059751E"/>
    <w:rsid w:val="00597ADE"/>
    <w:rsid w:val="005A10CE"/>
    <w:rsid w:val="005A2BD3"/>
    <w:rsid w:val="005A2EB2"/>
    <w:rsid w:val="005A4049"/>
    <w:rsid w:val="005A4B39"/>
    <w:rsid w:val="005A4DA8"/>
    <w:rsid w:val="005A4F2E"/>
    <w:rsid w:val="005A6F15"/>
    <w:rsid w:val="005B0410"/>
    <w:rsid w:val="005B27E0"/>
    <w:rsid w:val="005B2E03"/>
    <w:rsid w:val="005B3991"/>
    <w:rsid w:val="005B4838"/>
    <w:rsid w:val="005B4912"/>
    <w:rsid w:val="005B5616"/>
    <w:rsid w:val="005B588F"/>
    <w:rsid w:val="005B5A1A"/>
    <w:rsid w:val="005B6169"/>
    <w:rsid w:val="005B7097"/>
    <w:rsid w:val="005B7235"/>
    <w:rsid w:val="005B7ABD"/>
    <w:rsid w:val="005C0BED"/>
    <w:rsid w:val="005C12FF"/>
    <w:rsid w:val="005C24A9"/>
    <w:rsid w:val="005C325B"/>
    <w:rsid w:val="005C3CDD"/>
    <w:rsid w:val="005C4020"/>
    <w:rsid w:val="005C4667"/>
    <w:rsid w:val="005C66A9"/>
    <w:rsid w:val="005C6BCE"/>
    <w:rsid w:val="005C731A"/>
    <w:rsid w:val="005D08A7"/>
    <w:rsid w:val="005D0AAB"/>
    <w:rsid w:val="005D1345"/>
    <w:rsid w:val="005D1E95"/>
    <w:rsid w:val="005D247B"/>
    <w:rsid w:val="005D498F"/>
    <w:rsid w:val="005D4BFA"/>
    <w:rsid w:val="005D5567"/>
    <w:rsid w:val="005D5C63"/>
    <w:rsid w:val="005D5E00"/>
    <w:rsid w:val="005D5F38"/>
    <w:rsid w:val="005D70B8"/>
    <w:rsid w:val="005D73B1"/>
    <w:rsid w:val="005D762F"/>
    <w:rsid w:val="005E0B33"/>
    <w:rsid w:val="005E1637"/>
    <w:rsid w:val="005E19DA"/>
    <w:rsid w:val="005E3158"/>
    <w:rsid w:val="005E4D87"/>
    <w:rsid w:val="005E5167"/>
    <w:rsid w:val="005E6600"/>
    <w:rsid w:val="005E6934"/>
    <w:rsid w:val="005E6DBF"/>
    <w:rsid w:val="005E6DE1"/>
    <w:rsid w:val="005E7B5E"/>
    <w:rsid w:val="005F09BF"/>
    <w:rsid w:val="005F2BBB"/>
    <w:rsid w:val="005F41E5"/>
    <w:rsid w:val="005F4911"/>
    <w:rsid w:val="005F7112"/>
    <w:rsid w:val="00600399"/>
    <w:rsid w:val="00600426"/>
    <w:rsid w:val="00601E9B"/>
    <w:rsid w:val="006025B1"/>
    <w:rsid w:val="00602BD8"/>
    <w:rsid w:val="00604EC4"/>
    <w:rsid w:val="00605550"/>
    <w:rsid w:val="006069EA"/>
    <w:rsid w:val="00606A55"/>
    <w:rsid w:val="00607A66"/>
    <w:rsid w:val="00607D50"/>
    <w:rsid w:val="00610010"/>
    <w:rsid w:val="0061195D"/>
    <w:rsid w:val="00613232"/>
    <w:rsid w:val="006132B4"/>
    <w:rsid w:val="00614002"/>
    <w:rsid w:val="006171C9"/>
    <w:rsid w:val="006222AD"/>
    <w:rsid w:val="00622392"/>
    <w:rsid w:val="0062458B"/>
    <w:rsid w:val="00624CD1"/>
    <w:rsid w:val="0062559A"/>
    <w:rsid w:val="00625664"/>
    <w:rsid w:val="0062684F"/>
    <w:rsid w:val="006268BC"/>
    <w:rsid w:val="0062699C"/>
    <w:rsid w:val="006272D7"/>
    <w:rsid w:val="006303DC"/>
    <w:rsid w:val="00630BE5"/>
    <w:rsid w:val="00631470"/>
    <w:rsid w:val="006321A1"/>
    <w:rsid w:val="006329BB"/>
    <w:rsid w:val="00633620"/>
    <w:rsid w:val="0063363B"/>
    <w:rsid w:val="0063394D"/>
    <w:rsid w:val="00633A92"/>
    <w:rsid w:val="00634B48"/>
    <w:rsid w:val="00635E49"/>
    <w:rsid w:val="00637C09"/>
    <w:rsid w:val="00637CC8"/>
    <w:rsid w:val="00640400"/>
    <w:rsid w:val="00640B7B"/>
    <w:rsid w:val="00641536"/>
    <w:rsid w:val="00641733"/>
    <w:rsid w:val="006425B5"/>
    <w:rsid w:val="006425D6"/>
    <w:rsid w:val="00642A1D"/>
    <w:rsid w:val="00643F9F"/>
    <w:rsid w:val="00644351"/>
    <w:rsid w:val="00644902"/>
    <w:rsid w:val="00646039"/>
    <w:rsid w:val="006461C0"/>
    <w:rsid w:val="0064642E"/>
    <w:rsid w:val="006469F0"/>
    <w:rsid w:val="006501D0"/>
    <w:rsid w:val="00651ADD"/>
    <w:rsid w:val="006528B5"/>
    <w:rsid w:val="00653AB4"/>
    <w:rsid w:val="00653B1A"/>
    <w:rsid w:val="00654109"/>
    <w:rsid w:val="00655DFC"/>
    <w:rsid w:val="0065640A"/>
    <w:rsid w:val="006572E1"/>
    <w:rsid w:val="00660B0D"/>
    <w:rsid w:val="00661BA5"/>
    <w:rsid w:val="006629A0"/>
    <w:rsid w:val="00666063"/>
    <w:rsid w:val="006674C7"/>
    <w:rsid w:val="006708BD"/>
    <w:rsid w:val="00671EA6"/>
    <w:rsid w:val="006735E4"/>
    <w:rsid w:val="006762BC"/>
    <w:rsid w:val="00677390"/>
    <w:rsid w:val="00677AA1"/>
    <w:rsid w:val="0068201E"/>
    <w:rsid w:val="00682662"/>
    <w:rsid w:val="00682AC5"/>
    <w:rsid w:val="00682D59"/>
    <w:rsid w:val="006835E8"/>
    <w:rsid w:val="00684C3D"/>
    <w:rsid w:val="00684EC3"/>
    <w:rsid w:val="006853DE"/>
    <w:rsid w:val="0069280F"/>
    <w:rsid w:val="006929FD"/>
    <w:rsid w:val="00693AA8"/>
    <w:rsid w:val="0069575C"/>
    <w:rsid w:val="00695B6F"/>
    <w:rsid w:val="00695B90"/>
    <w:rsid w:val="00696A0E"/>
    <w:rsid w:val="006A1556"/>
    <w:rsid w:val="006A1585"/>
    <w:rsid w:val="006A194D"/>
    <w:rsid w:val="006A29CE"/>
    <w:rsid w:val="006A3455"/>
    <w:rsid w:val="006A47BC"/>
    <w:rsid w:val="006A50ED"/>
    <w:rsid w:val="006A5BCA"/>
    <w:rsid w:val="006A6A57"/>
    <w:rsid w:val="006A70B8"/>
    <w:rsid w:val="006A7100"/>
    <w:rsid w:val="006B0377"/>
    <w:rsid w:val="006B0518"/>
    <w:rsid w:val="006B0891"/>
    <w:rsid w:val="006B0D4B"/>
    <w:rsid w:val="006B1CC9"/>
    <w:rsid w:val="006B42C6"/>
    <w:rsid w:val="006B4785"/>
    <w:rsid w:val="006B5CEA"/>
    <w:rsid w:val="006B6EC3"/>
    <w:rsid w:val="006B6FE6"/>
    <w:rsid w:val="006B7A7F"/>
    <w:rsid w:val="006C2DA5"/>
    <w:rsid w:val="006C44F3"/>
    <w:rsid w:val="006C4518"/>
    <w:rsid w:val="006C6ACE"/>
    <w:rsid w:val="006C78D6"/>
    <w:rsid w:val="006D23B4"/>
    <w:rsid w:val="006D2904"/>
    <w:rsid w:val="006D3344"/>
    <w:rsid w:val="006D37BD"/>
    <w:rsid w:val="006D48AA"/>
    <w:rsid w:val="006D553D"/>
    <w:rsid w:val="006D55EF"/>
    <w:rsid w:val="006D5EEF"/>
    <w:rsid w:val="006D64EC"/>
    <w:rsid w:val="006E194B"/>
    <w:rsid w:val="006E28A5"/>
    <w:rsid w:val="006E36C3"/>
    <w:rsid w:val="006E5FA0"/>
    <w:rsid w:val="006E6C48"/>
    <w:rsid w:val="006E6D6B"/>
    <w:rsid w:val="006E735E"/>
    <w:rsid w:val="006E7918"/>
    <w:rsid w:val="006F0013"/>
    <w:rsid w:val="006F0878"/>
    <w:rsid w:val="006F08CF"/>
    <w:rsid w:val="006F22FD"/>
    <w:rsid w:val="006F348A"/>
    <w:rsid w:val="006F45A5"/>
    <w:rsid w:val="006F53B2"/>
    <w:rsid w:val="006F62BD"/>
    <w:rsid w:val="006F6356"/>
    <w:rsid w:val="006F6422"/>
    <w:rsid w:val="006F7B3C"/>
    <w:rsid w:val="006F7D77"/>
    <w:rsid w:val="0070051B"/>
    <w:rsid w:val="0070132B"/>
    <w:rsid w:val="00702C07"/>
    <w:rsid w:val="00703F6D"/>
    <w:rsid w:val="00704968"/>
    <w:rsid w:val="00706041"/>
    <w:rsid w:val="00707383"/>
    <w:rsid w:val="007075B7"/>
    <w:rsid w:val="007078F8"/>
    <w:rsid w:val="007101D0"/>
    <w:rsid w:val="00710810"/>
    <w:rsid w:val="00711D55"/>
    <w:rsid w:val="007134BC"/>
    <w:rsid w:val="00713868"/>
    <w:rsid w:val="00713F16"/>
    <w:rsid w:val="00715068"/>
    <w:rsid w:val="00715626"/>
    <w:rsid w:val="00715852"/>
    <w:rsid w:val="00715EE6"/>
    <w:rsid w:val="007167DB"/>
    <w:rsid w:val="00720318"/>
    <w:rsid w:val="007207CA"/>
    <w:rsid w:val="00721E94"/>
    <w:rsid w:val="0072482F"/>
    <w:rsid w:val="00725067"/>
    <w:rsid w:val="007252FA"/>
    <w:rsid w:val="0073052D"/>
    <w:rsid w:val="00731F88"/>
    <w:rsid w:val="00732DF0"/>
    <w:rsid w:val="00732F16"/>
    <w:rsid w:val="00733E7A"/>
    <w:rsid w:val="007346CD"/>
    <w:rsid w:val="007348B9"/>
    <w:rsid w:val="00734A65"/>
    <w:rsid w:val="00735935"/>
    <w:rsid w:val="0073745C"/>
    <w:rsid w:val="007375EA"/>
    <w:rsid w:val="0073782E"/>
    <w:rsid w:val="00740190"/>
    <w:rsid w:val="007410E2"/>
    <w:rsid w:val="007450D8"/>
    <w:rsid w:val="00745994"/>
    <w:rsid w:val="007466F0"/>
    <w:rsid w:val="00747932"/>
    <w:rsid w:val="00750420"/>
    <w:rsid w:val="00752DDB"/>
    <w:rsid w:val="00754169"/>
    <w:rsid w:val="007556EE"/>
    <w:rsid w:val="00755C99"/>
    <w:rsid w:val="00756718"/>
    <w:rsid w:val="00756BF2"/>
    <w:rsid w:val="00757276"/>
    <w:rsid w:val="00757598"/>
    <w:rsid w:val="00757D93"/>
    <w:rsid w:val="007603A5"/>
    <w:rsid w:val="0076063C"/>
    <w:rsid w:val="00760AAF"/>
    <w:rsid w:val="00760F6B"/>
    <w:rsid w:val="00761818"/>
    <w:rsid w:val="007621BA"/>
    <w:rsid w:val="00762A27"/>
    <w:rsid w:val="00762A74"/>
    <w:rsid w:val="0076356D"/>
    <w:rsid w:val="00765E4E"/>
    <w:rsid w:val="00766063"/>
    <w:rsid w:val="00766726"/>
    <w:rsid w:val="00767B32"/>
    <w:rsid w:val="007706F6"/>
    <w:rsid w:val="00770C99"/>
    <w:rsid w:val="0077368E"/>
    <w:rsid w:val="00773E50"/>
    <w:rsid w:val="00774456"/>
    <w:rsid w:val="0077533D"/>
    <w:rsid w:val="00775B03"/>
    <w:rsid w:val="007766BF"/>
    <w:rsid w:val="00776764"/>
    <w:rsid w:val="007768F2"/>
    <w:rsid w:val="00780060"/>
    <w:rsid w:val="0078122C"/>
    <w:rsid w:val="00781556"/>
    <w:rsid w:val="00781936"/>
    <w:rsid w:val="00782930"/>
    <w:rsid w:val="00783F12"/>
    <w:rsid w:val="00784B7F"/>
    <w:rsid w:val="007852A8"/>
    <w:rsid w:val="00786824"/>
    <w:rsid w:val="00790ECC"/>
    <w:rsid w:val="0079147F"/>
    <w:rsid w:val="00791653"/>
    <w:rsid w:val="00794AF0"/>
    <w:rsid w:val="00794D8B"/>
    <w:rsid w:val="007953D0"/>
    <w:rsid w:val="00795D81"/>
    <w:rsid w:val="00797CEC"/>
    <w:rsid w:val="007A0307"/>
    <w:rsid w:val="007A0DEA"/>
    <w:rsid w:val="007A11BA"/>
    <w:rsid w:val="007A18CC"/>
    <w:rsid w:val="007A2F64"/>
    <w:rsid w:val="007A57EB"/>
    <w:rsid w:val="007A64DB"/>
    <w:rsid w:val="007A69A8"/>
    <w:rsid w:val="007B69B2"/>
    <w:rsid w:val="007B7B0C"/>
    <w:rsid w:val="007C0703"/>
    <w:rsid w:val="007C151B"/>
    <w:rsid w:val="007C170F"/>
    <w:rsid w:val="007C3722"/>
    <w:rsid w:val="007C4236"/>
    <w:rsid w:val="007C44DD"/>
    <w:rsid w:val="007C47E6"/>
    <w:rsid w:val="007C5724"/>
    <w:rsid w:val="007C71EC"/>
    <w:rsid w:val="007C7CD8"/>
    <w:rsid w:val="007D036B"/>
    <w:rsid w:val="007D0659"/>
    <w:rsid w:val="007D27D3"/>
    <w:rsid w:val="007D2ABB"/>
    <w:rsid w:val="007D2E62"/>
    <w:rsid w:val="007D32D2"/>
    <w:rsid w:val="007D62BC"/>
    <w:rsid w:val="007D65CA"/>
    <w:rsid w:val="007D6DDC"/>
    <w:rsid w:val="007D781D"/>
    <w:rsid w:val="007E0BC9"/>
    <w:rsid w:val="007E1A6B"/>
    <w:rsid w:val="007E1D88"/>
    <w:rsid w:val="007E24CB"/>
    <w:rsid w:val="007E32DF"/>
    <w:rsid w:val="007E43D3"/>
    <w:rsid w:val="007E4A79"/>
    <w:rsid w:val="007E4EDB"/>
    <w:rsid w:val="007E5AF8"/>
    <w:rsid w:val="007E6213"/>
    <w:rsid w:val="007E6CB0"/>
    <w:rsid w:val="007E72FB"/>
    <w:rsid w:val="007E7F3F"/>
    <w:rsid w:val="007F038A"/>
    <w:rsid w:val="007F0879"/>
    <w:rsid w:val="007F2AB2"/>
    <w:rsid w:val="007F3C56"/>
    <w:rsid w:val="007F3F71"/>
    <w:rsid w:val="007F44F8"/>
    <w:rsid w:val="007F557E"/>
    <w:rsid w:val="007F55B5"/>
    <w:rsid w:val="007F6922"/>
    <w:rsid w:val="007F771A"/>
    <w:rsid w:val="00800F10"/>
    <w:rsid w:val="0080315E"/>
    <w:rsid w:val="00804B6E"/>
    <w:rsid w:val="00806A0D"/>
    <w:rsid w:val="00810D1A"/>
    <w:rsid w:val="008117B9"/>
    <w:rsid w:val="00811D6D"/>
    <w:rsid w:val="008131AE"/>
    <w:rsid w:val="00814BEF"/>
    <w:rsid w:val="00816825"/>
    <w:rsid w:val="00816A66"/>
    <w:rsid w:val="00822BD5"/>
    <w:rsid w:val="008254BA"/>
    <w:rsid w:val="00825D37"/>
    <w:rsid w:val="00825E86"/>
    <w:rsid w:val="00826B66"/>
    <w:rsid w:val="008276A9"/>
    <w:rsid w:val="00827BA6"/>
    <w:rsid w:val="00830B08"/>
    <w:rsid w:val="00830E22"/>
    <w:rsid w:val="00831041"/>
    <w:rsid w:val="00831377"/>
    <w:rsid w:val="00832EEB"/>
    <w:rsid w:val="00833A20"/>
    <w:rsid w:val="00834410"/>
    <w:rsid w:val="0084094C"/>
    <w:rsid w:val="00840BD4"/>
    <w:rsid w:val="00842A68"/>
    <w:rsid w:val="00843048"/>
    <w:rsid w:val="00843158"/>
    <w:rsid w:val="00844B9C"/>
    <w:rsid w:val="00845BC6"/>
    <w:rsid w:val="008469EC"/>
    <w:rsid w:val="008470FE"/>
    <w:rsid w:val="008471B3"/>
    <w:rsid w:val="008479EF"/>
    <w:rsid w:val="008503CD"/>
    <w:rsid w:val="0085045A"/>
    <w:rsid w:val="00850DC0"/>
    <w:rsid w:val="00850E45"/>
    <w:rsid w:val="00851066"/>
    <w:rsid w:val="00851361"/>
    <w:rsid w:val="00853B34"/>
    <w:rsid w:val="00853BD2"/>
    <w:rsid w:val="00855162"/>
    <w:rsid w:val="00855502"/>
    <w:rsid w:val="00855596"/>
    <w:rsid w:val="00855DE2"/>
    <w:rsid w:val="008566A6"/>
    <w:rsid w:val="00856989"/>
    <w:rsid w:val="00856A88"/>
    <w:rsid w:val="008576EF"/>
    <w:rsid w:val="008614AC"/>
    <w:rsid w:val="00863320"/>
    <w:rsid w:val="008635B6"/>
    <w:rsid w:val="008643B2"/>
    <w:rsid w:val="008658EC"/>
    <w:rsid w:val="00866604"/>
    <w:rsid w:val="008669F2"/>
    <w:rsid w:val="00866FC9"/>
    <w:rsid w:val="008703BD"/>
    <w:rsid w:val="0087047C"/>
    <w:rsid w:val="008717D7"/>
    <w:rsid w:val="00871C18"/>
    <w:rsid w:val="0087269C"/>
    <w:rsid w:val="0087276A"/>
    <w:rsid w:val="0087276C"/>
    <w:rsid w:val="00873545"/>
    <w:rsid w:val="008738B0"/>
    <w:rsid w:val="00873ECD"/>
    <w:rsid w:val="00874532"/>
    <w:rsid w:val="00874815"/>
    <w:rsid w:val="00874F44"/>
    <w:rsid w:val="00875DAF"/>
    <w:rsid w:val="008761DC"/>
    <w:rsid w:val="00876E98"/>
    <w:rsid w:val="00880ABC"/>
    <w:rsid w:val="00882C16"/>
    <w:rsid w:val="00882F0E"/>
    <w:rsid w:val="008834E5"/>
    <w:rsid w:val="008838BF"/>
    <w:rsid w:val="008845A6"/>
    <w:rsid w:val="008847E2"/>
    <w:rsid w:val="00884E37"/>
    <w:rsid w:val="00886B62"/>
    <w:rsid w:val="00887186"/>
    <w:rsid w:val="00887CE4"/>
    <w:rsid w:val="00887CF9"/>
    <w:rsid w:val="0089067A"/>
    <w:rsid w:val="00890BF3"/>
    <w:rsid w:val="00890C84"/>
    <w:rsid w:val="00891535"/>
    <w:rsid w:val="008923AE"/>
    <w:rsid w:val="0089412C"/>
    <w:rsid w:val="008952FD"/>
    <w:rsid w:val="00895C36"/>
    <w:rsid w:val="008A02A2"/>
    <w:rsid w:val="008A073C"/>
    <w:rsid w:val="008A07EC"/>
    <w:rsid w:val="008A0B5A"/>
    <w:rsid w:val="008A0BEE"/>
    <w:rsid w:val="008A0E7D"/>
    <w:rsid w:val="008A1739"/>
    <w:rsid w:val="008A26A6"/>
    <w:rsid w:val="008A2F40"/>
    <w:rsid w:val="008A3818"/>
    <w:rsid w:val="008A38A6"/>
    <w:rsid w:val="008A3A47"/>
    <w:rsid w:val="008A5348"/>
    <w:rsid w:val="008A5364"/>
    <w:rsid w:val="008A636A"/>
    <w:rsid w:val="008A6A6B"/>
    <w:rsid w:val="008A6B1F"/>
    <w:rsid w:val="008A7825"/>
    <w:rsid w:val="008B0D75"/>
    <w:rsid w:val="008B198C"/>
    <w:rsid w:val="008B30E2"/>
    <w:rsid w:val="008B77CF"/>
    <w:rsid w:val="008C0B3E"/>
    <w:rsid w:val="008C21B9"/>
    <w:rsid w:val="008C2299"/>
    <w:rsid w:val="008C231A"/>
    <w:rsid w:val="008C31AC"/>
    <w:rsid w:val="008C331A"/>
    <w:rsid w:val="008C33D0"/>
    <w:rsid w:val="008C3775"/>
    <w:rsid w:val="008C3ED9"/>
    <w:rsid w:val="008C448C"/>
    <w:rsid w:val="008C451C"/>
    <w:rsid w:val="008C48CC"/>
    <w:rsid w:val="008C6357"/>
    <w:rsid w:val="008C68B2"/>
    <w:rsid w:val="008D08BF"/>
    <w:rsid w:val="008D11D6"/>
    <w:rsid w:val="008D193C"/>
    <w:rsid w:val="008D2509"/>
    <w:rsid w:val="008D3093"/>
    <w:rsid w:val="008D3C0D"/>
    <w:rsid w:val="008D43A3"/>
    <w:rsid w:val="008D47B2"/>
    <w:rsid w:val="008D50CC"/>
    <w:rsid w:val="008D542D"/>
    <w:rsid w:val="008D673D"/>
    <w:rsid w:val="008D7602"/>
    <w:rsid w:val="008E0721"/>
    <w:rsid w:val="008E12CE"/>
    <w:rsid w:val="008E148C"/>
    <w:rsid w:val="008E177F"/>
    <w:rsid w:val="008E2105"/>
    <w:rsid w:val="008E23D3"/>
    <w:rsid w:val="008E2546"/>
    <w:rsid w:val="008E29F7"/>
    <w:rsid w:val="008E2D13"/>
    <w:rsid w:val="008E3D72"/>
    <w:rsid w:val="008E48BD"/>
    <w:rsid w:val="008E4C4B"/>
    <w:rsid w:val="008E4C53"/>
    <w:rsid w:val="008E5255"/>
    <w:rsid w:val="008E5FAD"/>
    <w:rsid w:val="008E6126"/>
    <w:rsid w:val="008E6482"/>
    <w:rsid w:val="008F0256"/>
    <w:rsid w:val="008F03BE"/>
    <w:rsid w:val="008F065A"/>
    <w:rsid w:val="008F098C"/>
    <w:rsid w:val="008F2F71"/>
    <w:rsid w:val="008F441A"/>
    <w:rsid w:val="008F47BD"/>
    <w:rsid w:val="008F47C6"/>
    <w:rsid w:val="008F4A96"/>
    <w:rsid w:val="008F4FCE"/>
    <w:rsid w:val="008F5765"/>
    <w:rsid w:val="008F5B2C"/>
    <w:rsid w:val="008F6F57"/>
    <w:rsid w:val="009001A7"/>
    <w:rsid w:val="00900210"/>
    <w:rsid w:val="0090103B"/>
    <w:rsid w:val="009020BE"/>
    <w:rsid w:val="0090229D"/>
    <w:rsid w:val="00902575"/>
    <w:rsid w:val="00902F93"/>
    <w:rsid w:val="0090399B"/>
    <w:rsid w:val="00903DAE"/>
    <w:rsid w:val="00903E7A"/>
    <w:rsid w:val="0090470B"/>
    <w:rsid w:val="00904B10"/>
    <w:rsid w:val="00905DFA"/>
    <w:rsid w:val="00905F93"/>
    <w:rsid w:val="00906B9F"/>
    <w:rsid w:val="00910630"/>
    <w:rsid w:val="00910849"/>
    <w:rsid w:val="00910BDD"/>
    <w:rsid w:val="00910FC4"/>
    <w:rsid w:val="00910FF7"/>
    <w:rsid w:val="009124C1"/>
    <w:rsid w:val="00912787"/>
    <w:rsid w:val="00913857"/>
    <w:rsid w:val="009139B0"/>
    <w:rsid w:val="00913AA4"/>
    <w:rsid w:val="00914422"/>
    <w:rsid w:val="00914837"/>
    <w:rsid w:val="0091570A"/>
    <w:rsid w:val="00915A8D"/>
    <w:rsid w:val="00916A39"/>
    <w:rsid w:val="00916F80"/>
    <w:rsid w:val="0091743F"/>
    <w:rsid w:val="00921CAA"/>
    <w:rsid w:val="009220E9"/>
    <w:rsid w:val="009222FB"/>
    <w:rsid w:val="00922397"/>
    <w:rsid w:val="00924607"/>
    <w:rsid w:val="0092515B"/>
    <w:rsid w:val="00925820"/>
    <w:rsid w:val="009269BE"/>
    <w:rsid w:val="00927C4E"/>
    <w:rsid w:val="00932943"/>
    <w:rsid w:val="0093374E"/>
    <w:rsid w:val="0093407D"/>
    <w:rsid w:val="00935117"/>
    <w:rsid w:val="0093528A"/>
    <w:rsid w:val="00935371"/>
    <w:rsid w:val="00935D37"/>
    <w:rsid w:val="00936146"/>
    <w:rsid w:val="00937DAB"/>
    <w:rsid w:val="00941560"/>
    <w:rsid w:val="009423B1"/>
    <w:rsid w:val="00942502"/>
    <w:rsid w:val="009426C1"/>
    <w:rsid w:val="0094402C"/>
    <w:rsid w:val="009450F0"/>
    <w:rsid w:val="0094613B"/>
    <w:rsid w:val="009470D7"/>
    <w:rsid w:val="00947230"/>
    <w:rsid w:val="00947AD8"/>
    <w:rsid w:val="00947F40"/>
    <w:rsid w:val="00950356"/>
    <w:rsid w:val="00951673"/>
    <w:rsid w:val="00951A0F"/>
    <w:rsid w:val="00953F06"/>
    <w:rsid w:val="00953F65"/>
    <w:rsid w:val="00954C34"/>
    <w:rsid w:val="009550AC"/>
    <w:rsid w:val="00955500"/>
    <w:rsid w:val="00956000"/>
    <w:rsid w:val="00956157"/>
    <w:rsid w:val="00957E04"/>
    <w:rsid w:val="0096282E"/>
    <w:rsid w:val="00962BAC"/>
    <w:rsid w:val="00963579"/>
    <w:rsid w:val="00963BFA"/>
    <w:rsid w:val="00964958"/>
    <w:rsid w:val="00965A39"/>
    <w:rsid w:val="00965D74"/>
    <w:rsid w:val="0096696C"/>
    <w:rsid w:val="009674E6"/>
    <w:rsid w:val="009675A4"/>
    <w:rsid w:val="0097091E"/>
    <w:rsid w:val="00970AF2"/>
    <w:rsid w:val="00971354"/>
    <w:rsid w:val="00971B4D"/>
    <w:rsid w:val="0097266C"/>
    <w:rsid w:val="00973F79"/>
    <w:rsid w:val="00974378"/>
    <w:rsid w:val="00974C6E"/>
    <w:rsid w:val="00975558"/>
    <w:rsid w:val="0097693E"/>
    <w:rsid w:val="00976D14"/>
    <w:rsid w:val="00980269"/>
    <w:rsid w:val="009807CF"/>
    <w:rsid w:val="00980A4A"/>
    <w:rsid w:val="0098188F"/>
    <w:rsid w:val="00981AE9"/>
    <w:rsid w:val="00981AFD"/>
    <w:rsid w:val="00983142"/>
    <w:rsid w:val="00983767"/>
    <w:rsid w:val="00983FE0"/>
    <w:rsid w:val="00984497"/>
    <w:rsid w:val="009847FE"/>
    <w:rsid w:val="009851D3"/>
    <w:rsid w:val="00985510"/>
    <w:rsid w:val="0098614E"/>
    <w:rsid w:val="0098708A"/>
    <w:rsid w:val="009879A6"/>
    <w:rsid w:val="00987CDB"/>
    <w:rsid w:val="00990E31"/>
    <w:rsid w:val="00991EC0"/>
    <w:rsid w:val="00992678"/>
    <w:rsid w:val="0099352F"/>
    <w:rsid w:val="00994419"/>
    <w:rsid w:val="00994906"/>
    <w:rsid w:val="00995ED8"/>
    <w:rsid w:val="009960EF"/>
    <w:rsid w:val="00997155"/>
    <w:rsid w:val="00997241"/>
    <w:rsid w:val="00997595"/>
    <w:rsid w:val="009A3242"/>
    <w:rsid w:val="009A35D4"/>
    <w:rsid w:val="009A56E6"/>
    <w:rsid w:val="009A79FC"/>
    <w:rsid w:val="009A7F90"/>
    <w:rsid w:val="009B17F2"/>
    <w:rsid w:val="009B3039"/>
    <w:rsid w:val="009B3077"/>
    <w:rsid w:val="009B3B49"/>
    <w:rsid w:val="009B3DAE"/>
    <w:rsid w:val="009B4A68"/>
    <w:rsid w:val="009B53A6"/>
    <w:rsid w:val="009B56B0"/>
    <w:rsid w:val="009B70D2"/>
    <w:rsid w:val="009B7B26"/>
    <w:rsid w:val="009C11D2"/>
    <w:rsid w:val="009C1FD3"/>
    <w:rsid w:val="009C22C2"/>
    <w:rsid w:val="009C2E8E"/>
    <w:rsid w:val="009C4410"/>
    <w:rsid w:val="009C479E"/>
    <w:rsid w:val="009C4F8D"/>
    <w:rsid w:val="009C5AE0"/>
    <w:rsid w:val="009C6432"/>
    <w:rsid w:val="009C6C4A"/>
    <w:rsid w:val="009C7C0C"/>
    <w:rsid w:val="009D17F1"/>
    <w:rsid w:val="009D1AF7"/>
    <w:rsid w:val="009D1DA5"/>
    <w:rsid w:val="009D397E"/>
    <w:rsid w:val="009D39B4"/>
    <w:rsid w:val="009D4820"/>
    <w:rsid w:val="009D6C13"/>
    <w:rsid w:val="009D71EA"/>
    <w:rsid w:val="009D72AD"/>
    <w:rsid w:val="009D7353"/>
    <w:rsid w:val="009E07A4"/>
    <w:rsid w:val="009E23AD"/>
    <w:rsid w:val="009E24FF"/>
    <w:rsid w:val="009E3FAF"/>
    <w:rsid w:val="009E61ED"/>
    <w:rsid w:val="009E6EEF"/>
    <w:rsid w:val="009E7B4D"/>
    <w:rsid w:val="009F0931"/>
    <w:rsid w:val="009F0CAE"/>
    <w:rsid w:val="009F133E"/>
    <w:rsid w:val="009F1543"/>
    <w:rsid w:val="009F17D9"/>
    <w:rsid w:val="009F1D14"/>
    <w:rsid w:val="009F1D5C"/>
    <w:rsid w:val="009F1F3E"/>
    <w:rsid w:val="009F1F46"/>
    <w:rsid w:val="009F2872"/>
    <w:rsid w:val="009F3066"/>
    <w:rsid w:val="009F3186"/>
    <w:rsid w:val="009F3578"/>
    <w:rsid w:val="009F36BB"/>
    <w:rsid w:val="009F3BC7"/>
    <w:rsid w:val="009F4050"/>
    <w:rsid w:val="009F457E"/>
    <w:rsid w:val="009F5468"/>
    <w:rsid w:val="009F6DED"/>
    <w:rsid w:val="009F7436"/>
    <w:rsid w:val="009F7702"/>
    <w:rsid w:val="009F7F4D"/>
    <w:rsid w:val="00A007D4"/>
    <w:rsid w:val="00A00B00"/>
    <w:rsid w:val="00A03818"/>
    <w:rsid w:val="00A03B50"/>
    <w:rsid w:val="00A043E6"/>
    <w:rsid w:val="00A064FC"/>
    <w:rsid w:val="00A0680A"/>
    <w:rsid w:val="00A06978"/>
    <w:rsid w:val="00A074A3"/>
    <w:rsid w:val="00A1061F"/>
    <w:rsid w:val="00A11B58"/>
    <w:rsid w:val="00A12522"/>
    <w:rsid w:val="00A126A6"/>
    <w:rsid w:val="00A12EB3"/>
    <w:rsid w:val="00A134F7"/>
    <w:rsid w:val="00A15F68"/>
    <w:rsid w:val="00A164A7"/>
    <w:rsid w:val="00A17BE6"/>
    <w:rsid w:val="00A17D5D"/>
    <w:rsid w:val="00A20CCC"/>
    <w:rsid w:val="00A20FF3"/>
    <w:rsid w:val="00A21009"/>
    <w:rsid w:val="00A224B2"/>
    <w:rsid w:val="00A22E0A"/>
    <w:rsid w:val="00A23421"/>
    <w:rsid w:val="00A24245"/>
    <w:rsid w:val="00A2524B"/>
    <w:rsid w:val="00A26800"/>
    <w:rsid w:val="00A26D01"/>
    <w:rsid w:val="00A27354"/>
    <w:rsid w:val="00A30B93"/>
    <w:rsid w:val="00A323A4"/>
    <w:rsid w:val="00A32B40"/>
    <w:rsid w:val="00A340CF"/>
    <w:rsid w:val="00A36187"/>
    <w:rsid w:val="00A361DC"/>
    <w:rsid w:val="00A37F11"/>
    <w:rsid w:val="00A41FCB"/>
    <w:rsid w:val="00A42A73"/>
    <w:rsid w:val="00A44BC0"/>
    <w:rsid w:val="00A45CB6"/>
    <w:rsid w:val="00A46036"/>
    <w:rsid w:val="00A50268"/>
    <w:rsid w:val="00A5046E"/>
    <w:rsid w:val="00A51FD6"/>
    <w:rsid w:val="00A5294F"/>
    <w:rsid w:val="00A52E9A"/>
    <w:rsid w:val="00A52FEC"/>
    <w:rsid w:val="00A546F6"/>
    <w:rsid w:val="00A54F40"/>
    <w:rsid w:val="00A56B72"/>
    <w:rsid w:val="00A5705B"/>
    <w:rsid w:val="00A573EC"/>
    <w:rsid w:val="00A60953"/>
    <w:rsid w:val="00A611E3"/>
    <w:rsid w:val="00A61782"/>
    <w:rsid w:val="00A6241C"/>
    <w:rsid w:val="00A62EFD"/>
    <w:rsid w:val="00A641EC"/>
    <w:rsid w:val="00A649F4"/>
    <w:rsid w:val="00A64A73"/>
    <w:rsid w:val="00A65232"/>
    <w:rsid w:val="00A66139"/>
    <w:rsid w:val="00A66B31"/>
    <w:rsid w:val="00A66DDA"/>
    <w:rsid w:val="00A670F9"/>
    <w:rsid w:val="00A67C86"/>
    <w:rsid w:val="00A701BF"/>
    <w:rsid w:val="00A71260"/>
    <w:rsid w:val="00A72AE4"/>
    <w:rsid w:val="00A74956"/>
    <w:rsid w:val="00A757A8"/>
    <w:rsid w:val="00A76197"/>
    <w:rsid w:val="00A769E9"/>
    <w:rsid w:val="00A76C12"/>
    <w:rsid w:val="00A77254"/>
    <w:rsid w:val="00A77AF1"/>
    <w:rsid w:val="00A77BFF"/>
    <w:rsid w:val="00A80CE2"/>
    <w:rsid w:val="00A80DF1"/>
    <w:rsid w:val="00A8189D"/>
    <w:rsid w:val="00A81F6D"/>
    <w:rsid w:val="00A82008"/>
    <w:rsid w:val="00A8419B"/>
    <w:rsid w:val="00A8447D"/>
    <w:rsid w:val="00A8600A"/>
    <w:rsid w:val="00A868BA"/>
    <w:rsid w:val="00A87096"/>
    <w:rsid w:val="00A87273"/>
    <w:rsid w:val="00A90ABC"/>
    <w:rsid w:val="00A90AD5"/>
    <w:rsid w:val="00A90F74"/>
    <w:rsid w:val="00A91086"/>
    <w:rsid w:val="00A92CB8"/>
    <w:rsid w:val="00A92DE6"/>
    <w:rsid w:val="00A931C9"/>
    <w:rsid w:val="00A93FBE"/>
    <w:rsid w:val="00A95F93"/>
    <w:rsid w:val="00A964BC"/>
    <w:rsid w:val="00A97BC1"/>
    <w:rsid w:val="00AA03D8"/>
    <w:rsid w:val="00AA0FAB"/>
    <w:rsid w:val="00AA19F9"/>
    <w:rsid w:val="00AA1E2D"/>
    <w:rsid w:val="00AA2173"/>
    <w:rsid w:val="00AA26C5"/>
    <w:rsid w:val="00AA2F5C"/>
    <w:rsid w:val="00AA43DA"/>
    <w:rsid w:val="00AA5092"/>
    <w:rsid w:val="00AA551D"/>
    <w:rsid w:val="00AA5FFA"/>
    <w:rsid w:val="00AA620F"/>
    <w:rsid w:val="00AB030A"/>
    <w:rsid w:val="00AB04A0"/>
    <w:rsid w:val="00AB0CF3"/>
    <w:rsid w:val="00AB2988"/>
    <w:rsid w:val="00AB2CD9"/>
    <w:rsid w:val="00AB2D19"/>
    <w:rsid w:val="00AB34C5"/>
    <w:rsid w:val="00AB67EC"/>
    <w:rsid w:val="00AB79E5"/>
    <w:rsid w:val="00AC123F"/>
    <w:rsid w:val="00AC1CD5"/>
    <w:rsid w:val="00AC2BBA"/>
    <w:rsid w:val="00AC36E1"/>
    <w:rsid w:val="00AC38F2"/>
    <w:rsid w:val="00AC50EE"/>
    <w:rsid w:val="00AC6E38"/>
    <w:rsid w:val="00AD0682"/>
    <w:rsid w:val="00AD23D7"/>
    <w:rsid w:val="00AD28BD"/>
    <w:rsid w:val="00AD2D2B"/>
    <w:rsid w:val="00AD2F36"/>
    <w:rsid w:val="00AD595E"/>
    <w:rsid w:val="00AD6E22"/>
    <w:rsid w:val="00AD7253"/>
    <w:rsid w:val="00AD744E"/>
    <w:rsid w:val="00AD750D"/>
    <w:rsid w:val="00AE0FE4"/>
    <w:rsid w:val="00AE163F"/>
    <w:rsid w:val="00AE1ADB"/>
    <w:rsid w:val="00AE1C7E"/>
    <w:rsid w:val="00AE1FAD"/>
    <w:rsid w:val="00AE27C3"/>
    <w:rsid w:val="00AE293E"/>
    <w:rsid w:val="00AE43FA"/>
    <w:rsid w:val="00AE4DBD"/>
    <w:rsid w:val="00AE58E6"/>
    <w:rsid w:val="00AE5C49"/>
    <w:rsid w:val="00AE77E0"/>
    <w:rsid w:val="00AF22A2"/>
    <w:rsid w:val="00AF25A3"/>
    <w:rsid w:val="00AF75E5"/>
    <w:rsid w:val="00B008E9"/>
    <w:rsid w:val="00B00928"/>
    <w:rsid w:val="00B009A0"/>
    <w:rsid w:val="00B01215"/>
    <w:rsid w:val="00B02C4F"/>
    <w:rsid w:val="00B03617"/>
    <w:rsid w:val="00B03B45"/>
    <w:rsid w:val="00B0404A"/>
    <w:rsid w:val="00B045C5"/>
    <w:rsid w:val="00B0686D"/>
    <w:rsid w:val="00B071DB"/>
    <w:rsid w:val="00B104EE"/>
    <w:rsid w:val="00B11F23"/>
    <w:rsid w:val="00B14A01"/>
    <w:rsid w:val="00B16BA4"/>
    <w:rsid w:val="00B17C62"/>
    <w:rsid w:val="00B17EC6"/>
    <w:rsid w:val="00B17F0A"/>
    <w:rsid w:val="00B17F54"/>
    <w:rsid w:val="00B220C3"/>
    <w:rsid w:val="00B2341A"/>
    <w:rsid w:val="00B23EAD"/>
    <w:rsid w:val="00B25B11"/>
    <w:rsid w:val="00B26517"/>
    <w:rsid w:val="00B26A2A"/>
    <w:rsid w:val="00B26FAC"/>
    <w:rsid w:val="00B30231"/>
    <w:rsid w:val="00B3031A"/>
    <w:rsid w:val="00B30A28"/>
    <w:rsid w:val="00B315AE"/>
    <w:rsid w:val="00B3187F"/>
    <w:rsid w:val="00B320AC"/>
    <w:rsid w:val="00B32E4F"/>
    <w:rsid w:val="00B333EE"/>
    <w:rsid w:val="00B33466"/>
    <w:rsid w:val="00B3604E"/>
    <w:rsid w:val="00B364CC"/>
    <w:rsid w:val="00B36A52"/>
    <w:rsid w:val="00B36C39"/>
    <w:rsid w:val="00B36D51"/>
    <w:rsid w:val="00B416A6"/>
    <w:rsid w:val="00B4212F"/>
    <w:rsid w:val="00B42C99"/>
    <w:rsid w:val="00B44331"/>
    <w:rsid w:val="00B445B2"/>
    <w:rsid w:val="00B44FEB"/>
    <w:rsid w:val="00B46C1F"/>
    <w:rsid w:val="00B46FA9"/>
    <w:rsid w:val="00B47312"/>
    <w:rsid w:val="00B47CA4"/>
    <w:rsid w:val="00B512D7"/>
    <w:rsid w:val="00B51730"/>
    <w:rsid w:val="00B51B40"/>
    <w:rsid w:val="00B52D42"/>
    <w:rsid w:val="00B541A7"/>
    <w:rsid w:val="00B5425D"/>
    <w:rsid w:val="00B54342"/>
    <w:rsid w:val="00B55CFD"/>
    <w:rsid w:val="00B56E14"/>
    <w:rsid w:val="00B574E8"/>
    <w:rsid w:val="00B5755B"/>
    <w:rsid w:val="00B57799"/>
    <w:rsid w:val="00B57990"/>
    <w:rsid w:val="00B60F15"/>
    <w:rsid w:val="00B612AD"/>
    <w:rsid w:val="00B6170F"/>
    <w:rsid w:val="00B63020"/>
    <w:rsid w:val="00B63507"/>
    <w:rsid w:val="00B6404F"/>
    <w:rsid w:val="00B6518C"/>
    <w:rsid w:val="00B65521"/>
    <w:rsid w:val="00B67A6B"/>
    <w:rsid w:val="00B703B3"/>
    <w:rsid w:val="00B70420"/>
    <w:rsid w:val="00B715FE"/>
    <w:rsid w:val="00B718D4"/>
    <w:rsid w:val="00B71E41"/>
    <w:rsid w:val="00B736EF"/>
    <w:rsid w:val="00B74D12"/>
    <w:rsid w:val="00B7552D"/>
    <w:rsid w:val="00B77399"/>
    <w:rsid w:val="00B77AC9"/>
    <w:rsid w:val="00B77F2B"/>
    <w:rsid w:val="00B800A9"/>
    <w:rsid w:val="00B804B6"/>
    <w:rsid w:val="00B81240"/>
    <w:rsid w:val="00B829D6"/>
    <w:rsid w:val="00B82A4F"/>
    <w:rsid w:val="00B838DE"/>
    <w:rsid w:val="00B83FE0"/>
    <w:rsid w:val="00B8535D"/>
    <w:rsid w:val="00B86BBE"/>
    <w:rsid w:val="00B87091"/>
    <w:rsid w:val="00B87415"/>
    <w:rsid w:val="00B87BA1"/>
    <w:rsid w:val="00B919AC"/>
    <w:rsid w:val="00B9305D"/>
    <w:rsid w:val="00B94472"/>
    <w:rsid w:val="00B945BB"/>
    <w:rsid w:val="00B948DB"/>
    <w:rsid w:val="00B94A2C"/>
    <w:rsid w:val="00B9581E"/>
    <w:rsid w:val="00B95E73"/>
    <w:rsid w:val="00BA04BA"/>
    <w:rsid w:val="00BA04F6"/>
    <w:rsid w:val="00BA1E46"/>
    <w:rsid w:val="00BA3650"/>
    <w:rsid w:val="00BA4623"/>
    <w:rsid w:val="00BA4FB2"/>
    <w:rsid w:val="00BA7288"/>
    <w:rsid w:val="00BB290F"/>
    <w:rsid w:val="00BB301C"/>
    <w:rsid w:val="00BB4691"/>
    <w:rsid w:val="00BB53DF"/>
    <w:rsid w:val="00BB64C2"/>
    <w:rsid w:val="00BB6948"/>
    <w:rsid w:val="00BC021A"/>
    <w:rsid w:val="00BC0E1C"/>
    <w:rsid w:val="00BC1624"/>
    <w:rsid w:val="00BC1FF2"/>
    <w:rsid w:val="00BC22FD"/>
    <w:rsid w:val="00BC260E"/>
    <w:rsid w:val="00BC2EF5"/>
    <w:rsid w:val="00BC507B"/>
    <w:rsid w:val="00BC5494"/>
    <w:rsid w:val="00BC7489"/>
    <w:rsid w:val="00BD045F"/>
    <w:rsid w:val="00BD0E67"/>
    <w:rsid w:val="00BD1A33"/>
    <w:rsid w:val="00BD1C4D"/>
    <w:rsid w:val="00BD1D64"/>
    <w:rsid w:val="00BD2E7D"/>
    <w:rsid w:val="00BD4054"/>
    <w:rsid w:val="00BD4AFC"/>
    <w:rsid w:val="00BD52EC"/>
    <w:rsid w:val="00BD71A1"/>
    <w:rsid w:val="00BD7472"/>
    <w:rsid w:val="00BD78A2"/>
    <w:rsid w:val="00BE1148"/>
    <w:rsid w:val="00BE42CF"/>
    <w:rsid w:val="00BE67D9"/>
    <w:rsid w:val="00BE70D4"/>
    <w:rsid w:val="00BF1753"/>
    <w:rsid w:val="00BF1DE9"/>
    <w:rsid w:val="00BF30C3"/>
    <w:rsid w:val="00BF32C7"/>
    <w:rsid w:val="00BF390E"/>
    <w:rsid w:val="00BF48E7"/>
    <w:rsid w:val="00BF6E80"/>
    <w:rsid w:val="00BF78E7"/>
    <w:rsid w:val="00C00E19"/>
    <w:rsid w:val="00C01D11"/>
    <w:rsid w:val="00C0290D"/>
    <w:rsid w:val="00C0485A"/>
    <w:rsid w:val="00C05AC2"/>
    <w:rsid w:val="00C05D60"/>
    <w:rsid w:val="00C0678A"/>
    <w:rsid w:val="00C10927"/>
    <w:rsid w:val="00C10A68"/>
    <w:rsid w:val="00C10C8F"/>
    <w:rsid w:val="00C10D7C"/>
    <w:rsid w:val="00C1186B"/>
    <w:rsid w:val="00C11C10"/>
    <w:rsid w:val="00C12287"/>
    <w:rsid w:val="00C12984"/>
    <w:rsid w:val="00C12D18"/>
    <w:rsid w:val="00C131DF"/>
    <w:rsid w:val="00C13AC8"/>
    <w:rsid w:val="00C1404E"/>
    <w:rsid w:val="00C15E49"/>
    <w:rsid w:val="00C161CE"/>
    <w:rsid w:val="00C1645C"/>
    <w:rsid w:val="00C16FD9"/>
    <w:rsid w:val="00C20866"/>
    <w:rsid w:val="00C20940"/>
    <w:rsid w:val="00C20E0B"/>
    <w:rsid w:val="00C2284E"/>
    <w:rsid w:val="00C2393C"/>
    <w:rsid w:val="00C239CF"/>
    <w:rsid w:val="00C23EBC"/>
    <w:rsid w:val="00C249B1"/>
    <w:rsid w:val="00C257B7"/>
    <w:rsid w:val="00C26297"/>
    <w:rsid w:val="00C26823"/>
    <w:rsid w:val="00C32856"/>
    <w:rsid w:val="00C33F24"/>
    <w:rsid w:val="00C33F49"/>
    <w:rsid w:val="00C35704"/>
    <w:rsid w:val="00C3595D"/>
    <w:rsid w:val="00C36E08"/>
    <w:rsid w:val="00C375FA"/>
    <w:rsid w:val="00C378D1"/>
    <w:rsid w:val="00C37B3D"/>
    <w:rsid w:val="00C4538C"/>
    <w:rsid w:val="00C467FF"/>
    <w:rsid w:val="00C46F11"/>
    <w:rsid w:val="00C47182"/>
    <w:rsid w:val="00C471D4"/>
    <w:rsid w:val="00C471E5"/>
    <w:rsid w:val="00C47CCA"/>
    <w:rsid w:val="00C51156"/>
    <w:rsid w:val="00C5238E"/>
    <w:rsid w:val="00C52867"/>
    <w:rsid w:val="00C53FF2"/>
    <w:rsid w:val="00C55100"/>
    <w:rsid w:val="00C56C82"/>
    <w:rsid w:val="00C56E97"/>
    <w:rsid w:val="00C57086"/>
    <w:rsid w:val="00C571CC"/>
    <w:rsid w:val="00C574D8"/>
    <w:rsid w:val="00C604B3"/>
    <w:rsid w:val="00C61A5B"/>
    <w:rsid w:val="00C63C64"/>
    <w:rsid w:val="00C6579C"/>
    <w:rsid w:val="00C70178"/>
    <w:rsid w:val="00C70A6A"/>
    <w:rsid w:val="00C71227"/>
    <w:rsid w:val="00C7239F"/>
    <w:rsid w:val="00C72794"/>
    <w:rsid w:val="00C728A5"/>
    <w:rsid w:val="00C729BA"/>
    <w:rsid w:val="00C73114"/>
    <w:rsid w:val="00C75651"/>
    <w:rsid w:val="00C76370"/>
    <w:rsid w:val="00C77B5D"/>
    <w:rsid w:val="00C8036D"/>
    <w:rsid w:val="00C809AB"/>
    <w:rsid w:val="00C80F3F"/>
    <w:rsid w:val="00C828C0"/>
    <w:rsid w:val="00C831C6"/>
    <w:rsid w:val="00C83773"/>
    <w:rsid w:val="00C83BD4"/>
    <w:rsid w:val="00C85256"/>
    <w:rsid w:val="00C86488"/>
    <w:rsid w:val="00C8740D"/>
    <w:rsid w:val="00C90404"/>
    <w:rsid w:val="00C90957"/>
    <w:rsid w:val="00C91F37"/>
    <w:rsid w:val="00C92676"/>
    <w:rsid w:val="00C92E4B"/>
    <w:rsid w:val="00C94A1C"/>
    <w:rsid w:val="00C94ABE"/>
    <w:rsid w:val="00C95B76"/>
    <w:rsid w:val="00C97F8E"/>
    <w:rsid w:val="00CA0A10"/>
    <w:rsid w:val="00CA0FCC"/>
    <w:rsid w:val="00CA0FD7"/>
    <w:rsid w:val="00CA1D10"/>
    <w:rsid w:val="00CA321F"/>
    <w:rsid w:val="00CA37CE"/>
    <w:rsid w:val="00CA3B9F"/>
    <w:rsid w:val="00CA401D"/>
    <w:rsid w:val="00CA6DEE"/>
    <w:rsid w:val="00CB0120"/>
    <w:rsid w:val="00CB0645"/>
    <w:rsid w:val="00CB2414"/>
    <w:rsid w:val="00CB27E7"/>
    <w:rsid w:val="00CB3965"/>
    <w:rsid w:val="00CB581F"/>
    <w:rsid w:val="00CB5D2D"/>
    <w:rsid w:val="00CB5E82"/>
    <w:rsid w:val="00CB633D"/>
    <w:rsid w:val="00CB7816"/>
    <w:rsid w:val="00CB79DA"/>
    <w:rsid w:val="00CB7CB6"/>
    <w:rsid w:val="00CC0447"/>
    <w:rsid w:val="00CC08AB"/>
    <w:rsid w:val="00CC1004"/>
    <w:rsid w:val="00CC186F"/>
    <w:rsid w:val="00CC2EA1"/>
    <w:rsid w:val="00CC4B95"/>
    <w:rsid w:val="00CC5B78"/>
    <w:rsid w:val="00CC5B80"/>
    <w:rsid w:val="00CC7CBC"/>
    <w:rsid w:val="00CD2D2B"/>
    <w:rsid w:val="00CD3E2E"/>
    <w:rsid w:val="00CD45CD"/>
    <w:rsid w:val="00CD479E"/>
    <w:rsid w:val="00CD4A39"/>
    <w:rsid w:val="00CD62B6"/>
    <w:rsid w:val="00CD7A79"/>
    <w:rsid w:val="00CE1354"/>
    <w:rsid w:val="00CE1B4B"/>
    <w:rsid w:val="00CE2B6E"/>
    <w:rsid w:val="00CE2C3C"/>
    <w:rsid w:val="00CE3362"/>
    <w:rsid w:val="00CE33DE"/>
    <w:rsid w:val="00CE6AAD"/>
    <w:rsid w:val="00CE727B"/>
    <w:rsid w:val="00CE7C04"/>
    <w:rsid w:val="00CE7C17"/>
    <w:rsid w:val="00CF0505"/>
    <w:rsid w:val="00CF0F73"/>
    <w:rsid w:val="00CF1B7B"/>
    <w:rsid w:val="00CF22D3"/>
    <w:rsid w:val="00CF2CA7"/>
    <w:rsid w:val="00CF2D78"/>
    <w:rsid w:val="00CF55CA"/>
    <w:rsid w:val="00CF5DD9"/>
    <w:rsid w:val="00CF5DE4"/>
    <w:rsid w:val="00CF6478"/>
    <w:rsid w:val="00CF6A95"/>
    <w:rsid w:val="00CF6CB9"/>
    <w:rsid w:val="00CF7164"/>
    <w:rsid w:val="00CF7196"/>
    <w:rsid w:val="00CF76BE"/>
    <w:rsid w:val="00CF7CFC"/>
    <w:rsid w:val="00D005D8"/>
    <w:rsid w:val="00D00C65"/>
    <w:rsid w:val="00D018CA"/>
    <w:rsid w:val="00D020E1"/>
    <w:rsid w:val="00D02AEA"/>
    <w:rsid w:val="00D032D6"/>
    <w:rsid w:val="00D03BAE"/>
    <w:rsid w:val="00D0432B"/>
    <w:rsid w:val="00D05B64"/>
    <w:rsid w:val="00D05E4E"/>
    <w:rsid w:val="00D0609E"/>
    <w:rsid w:val="00D062CC"/>
    <w:rsid w:val="00D06391"/>
    <w:rsid w:val="00D0662E"/>
    <w:rsid w:val="00D10794"/>
    <w:rsid w:val="00D10AD7"/>
    <w:rsid w:val="00D11189"/>
    <w:rsid w:val="00D1280E"/>
    <w:rsid w:val="00D13070"/>
    <w:rsid w:val="00D13ACF"/>
    <w:rsid w:val="00D141AB"/>
    <w:rsid w:val="00D14FE0"/>
    <w:rsid w:val="00D15523"/>
    <w:rsid w:val="00D1556A"/>
    <w:rsid w:val="00D15CFE"/>
    <w:rsid w:val="00D16582"/>
    <w:rsid w:val="00D16632"/>
    <w:rsid w:val="00D16F30"/>
    <w:rsid w:val="00D17184"/>
    <w:rsid w:val="00D172D4"/>
    <w:rsid w:val="00D17D98"/>
    <w:rsid w:val="00D21FA9"/>
    <w:rsid w:val="00D230D7"/>
    <w:rsid w:val="00D23A50"/>
    <w:rsid w:val="00D24A05"/>
    <w:rsid w:val="00D25608"/>
    <w:rsid w:val="00D26796"/>
    <w:rsid w:val="00D32158"/>
    <w:rsid w:val="00D32704"/>
    <w:rsid w:val="00D32953"/>
    <w:rsid w:val="00D33993"/>
    <w:rsid w:val="00D33B3D"/>
    <w:rsid w:val="00D34110"/>
    <w:rsid w:val="00D35326"/>
    <w:rsid w:val="00D3563D"/>
    <w:rsid w:val="00D35A99"/>
    <w:rsid w:val="00D35D35"/>
    <w:rsid w:val="00D36CCF"/>
    <w:rsid w:val="00D37128"/>
    <w:rsid w:val="00D37626"/>
    <w:rsid w:val="00D41887"/>
    <w:rsid w:val="00D41EAF"/>
    <w:rsid w:val="00D425D9"/>
    <w:rsid w:val="00D42771"/>
    <w:rsid w:val="00D431BA"/>
    <w:rsid w:val="00D466D7"/>
    <w:rsid w:val="00D47978"/>
    <w:rsid w:val="00D47D42"/>
    <w:rsid w:val="00D47F7B"/>
    <w:rsid w:val="00D513F9"/>
    <w:rsid w:val="00D51683"/>
    <w:rsid w:val="00D51A52"/>
    <w:rsid w:val="00D54773"/>
    <w:rsid w:val="00D57910"/>
    <w:rsid w:val="00D57EEE"/>
    <w:rsid w:val="00D60418"/>
    <w:rsid w:val="00D61846"/>
    <w:rsid w:val="00D62E90"/>
    <w:rsid w:val="00D63A2B"/>
    <w:rsid w:val="00D6478A"/>
    <w:rsid w:val="00D652CA"/>
    <w:rsid w:val="00D65A70"/>
    <w:rsid w:val="00D65BF5"/>
    <w:rsid w:val="00D66A07"/>
    <w:rsid w:val="00D66E65"/>
    <w:rsid w:val="00D71054"/>
    <w:rsid w:val="00D72E82"/>
    <w:rsid w:val="00D7320A"/>
    <w:rsid w:val="00D748FE"/>
    <w:rsid w:val="00D74AF7"/>
    <w:rsid w:val="00D752F1"/>
    <w:rsid w:val="00D76B4D"/>
    <w:rsid w:val="00D772F1"/>
    <w:rsid w:val="00D77747"/>
    <w:rsid w:val="00D81845"/>
    <w:rsid w:val="00D84094"/>
    <w:rsid w:val="00D84151"/>
    <w:rsid w:val="00D842B7"/>
    <w:rsid w:val="00D85A62"/>
    <w:rsid w:val="00D8668B"/>
    <w:rsid w:val="00D87092"/>
    <w:rsid w:val="00D87C14"/>
    <w:rsid w:val="00D90B02"/>
    <w:rsid w:val="00D93CA7"/>
    <w:rsid w:val="00D93EFF"/>
    <w:rsid w:val="00D9572B"/>
    <w:rsid w:val="00D95FB4"/>
    <w:rsid w:val="00D9717E"/>
    <w:rsid w:val="00D97864"/>
    <w:rsid w:val="00D97870"/>
    <w:rsid w:val="00DA0256"/>
    <w:rsid w:val="00DA1307"/>
    <w:rsid w:val="00DA1ED7"/>
    <w:rsid w:val="00DA2A80"/>
    <w:rsid w:val="00DA34FB"/>
    <w:rsid w:val="00DA3F52"/>
    <w:rsid w:val="00DA4103"/>
    <w:rsid w:val="00DA59F5"/>
    <w:rsid w:val="00DA5B67"/>
    <w:rsid w:val="00DA6B81"/>
    <w:rsid w:val="00DA7599"/>
    <w:rsid w:val="00DB3680"/>
    <w:rsid w:val="00DB49D2"/>
    <w:rsid w:val="00DB7A4D"/>
    <w:rsid w:val="00DC038A"/>
    <w:rsid w:val="00DC0686"/>
    <w:rsid w:val="00DC0D18"/>
    <w:rsid w:val="00DC17E1"/>
    <w:rsid w:val="00DC19DB"/>
    <w:rsid w:val="00DC4666"/>
    <w:rsid w:val="00DC50E0"/>
    <w:rsid w:val="00DC6833"/>
    <w:rsid w:val="00DC7795"/>
    <w:rsid w:val="00DC7C2F"/>
    <w:rsid w:val="00DD0742"/>
    <w:rsid w:val="00DD0FB7"/>
    <w:rsid w:val="00DD15B1"/>
    <w:rsid w:val="00DD204A"/>
    <w:rsid w:val="00DD21CE"/>
    <w:rsid w:val="00DD262A"/>
    <w:rsid w:val="00DD2BE2"/>
    <w:rsid w:val="00DD2F6E"/>
    <w:rsid w:val="00DD309C"/>
    <w:rsid w:val="00DD3920"/>
    <w:rsid w:val="00DD3B8C"/>
    <w:rsid w:val="00DD43B2"/>
    <w:rsid w:val="00DD50AE"/>
    <w:rsid w:val="00DD52C7"/>
    <w:rsid w:val="00DD62A2"/>
    <w:rsid w:val="00DD64F5"/>
    <w:rsid w:val="00DD76B6"/>
    <w:rsid w:val="00DD7791"/>
    <w:rsid w:val="00DE2684"/>
    <w:rsid w:val="00DE552A"/>
    <w:rsid w:val="00DE7D74"/>
    <w:rsid w:val="00DF028B"/>
    <w:rsid w:val="00DF15F8"/>
    <w:rsid w:val="00DF19A2"/>
    <w:rsid w:val="00DF1AD7"/>
    <w:rsid w:val="00DF2AD7"/>
    <w:rsid w:val="00DF30FE"/>
    <w:rsid w:val="00DF38F7"/>
    <w:rsid w:val="00DF5317"/>
    <w:rsid w:val="00DF602C"/>
    <w:rsid w:val="00DF6A64"/>
    <w:rsid w:val="00DF7331"/>
    <w:rsid w:val="00E019E5"/>
    <w:rsid w:val="00E01FC4"/>
    <w:rsid w:val="00E050F0"/>
    <w:rsid w:val="00E055FA"/>
    <w:rsid w:val="00E068E2"/>
    <w:rsid w:val="00E07421"/>
    <w:rsid w:val="00E1161F"/>
    <w:rsid w:val="00E11F93"/>
    <w:rsid w:val="00E15112"/>
    <w:rsid w:val="00E17E63"/>
    <w:rsid w:val="00E20FB5"/>
    <w:rsid w:val="00E2181C"/>
    <w:rsid w:val="00E22884"/>
    <w:rsid w:val="00E22B65"/>
    <w:rsid w:val="00E22DB8"/>
    <w:rsid w:val="00E25781"/>
    <w:rsid w:val="00E261E8"/>
    <w:rsid w:val="00E2797B"/>
    <w:rsid w:val="00E309A0"/>
    <w:rsid w:val="00E320FF"/>
    <w:rsid w:val="00E32744"/>
    <w:rsid w:val="00E37BF8"/>
    <w:rsid w:val="00E37F8F"/>
    <w:rsid w:val="00E401B6"/>
    <w:rsid w:val="00E4060D"/>
    <w:rsid w:val="00E40CE9"/>
    <w:rsid w:val="00E41687"/>
    <w:rsid w:val="00E41903"/>
    <w:rsid w:val="00E41B7D"/>
    <w:rsid w:val="00E42D15"/>
    <w:rsid w:val="00E444B0"/>
    <w:rsid w:val="00E4476C"/>
    <w:rsid w:val="00E45122"/>
    <w:rsid w:val="00E45382"/>
    <w:rsid w:val="00E4657C"/>
    <w:rsid w:val="00E46A7A"/>
    <w:rsid w:val="00E47D86"/>
    <w:rsid w:val="00E50833"/>
    <w:rsid w:val="00E513BC"/>
    <w:rsid w:val="00E5215F"/>
    <w:rsid w:val="00E55855"/>
    <w:rsid w:val="00E55A7B"/>
    <w:rsid w:val="00E577D4"/>
    <w:rsid w:val="00E6300A"/>
    <w:rsid w:val="00E63766"/>
    <w:rsid w:val="00E64F8F"/>
    <w:rsid w:val="00E67B09"/>
    <w:rsid w:val="00E67F88"/>
    <w:rsid w:val="00E7027D"/>
    <w:rsid w:val="00E70FA1"/>
    <w:rsid w:val="00E72D86"/>
    <w:rsid w:val="00E74EFB"/>
    <w:rsid w:val="00E75D6A"/>
    <w:rsid w:val="00E76013"/>
    <w:rsid w:val="00E76245"/>
    <w:rsid w:val="00E7683C"/>
    <w:rsid w:val="00E773B5"/>
    <w:rsid w:val="00E77B8B"/>
    <w:rsid w:val="00E81539"/>
    <w:rsid w:val="00E81A3F"/>
    <w:rsid w:val="00E81D92"/>
    <w:rsid w:val="00E821B9"/>
    <w:rsid w:val="00E82292"/>
    <w:rsid w:val="00E830B9"/>
    <w:rsid w:val="00E84DAA"/>
    <w:rsid w:val="00E85708"/>
    <w:rsid w:val="00E8633C"/>
    <w:rsid w:val="00E8646E"/>
    <w:rsid w:val="00E86F5D"/>
    <w:rsid w:val="00E912AC"/>
    <w:rsid w:val="00E920B1"/>
    <w:rsid w:val="00E927CA"/>
    <w:rsid w:val="00E936F4"/>
    <w:rsid w:val="00E96F29"/>
    <w:rsid w:val="00E975D8"/>
    <w:rsid w:val="00EA0DCB"/>
    <w:rsid w:val="00EA0F0A"/>
    <w:rsid w:val="00EA15A8"/>
    <w:rsid w:val="00EA1A3A"/>
    <w:rsid w:val="00EA27BE"/>
    <w:rsid w:val="00EA4001"/>
    <w:rsid w:val="00EA4717"/>
    <w:rsid w:val="00EA5B56"/>
    <w:rsid w:val="00EA5E66"/>
    <w:rsid w:val="00EA5FC7"/>
    <w:rsid w:val="00EA6825"/>
    <w:rsid w:val="00EA699B"/>
    <w:rsid w:val="00EA6B78"/>
    <w:rsid w:val="00EA76AE"/>
    <w:rsid w:val="00EB0094"/>
    <w:rsid w:val="00EB0DB5"/>
    <w:rsid w:val="00EB2328"/>
    <w:rsid w:val="00EB3E32"/>
    <w:rsid w:val="00EB4A23"/>
    <w:rsid w:val="00EB5729"/>
    <w:rsid w:val="00EB5B8C"/>
    <w:rsid w:val="00EB7588"/>
    <w:rsid w:val="00EB7608"/>
    <w:rsid w:val="00EB7EE4"/>
    <w:rsid w:val="00EC0286"/>
    <w:rsid w:val="00EC0E08"/>
    <w:rsid w:val="00EC1085"/>
    <w:rsid w:val="00EC27BD"/>
    <w:rsid w:val="00EC3ADA"/>
    <w:rsid w:val="00EC3FA5"/>
    <w:rsid w:val="00EC473D"/>
    <w:rsid w:val="00EC50CA"/>
    <w:rsid w:val="00EC53B4"/>
    <w:rsid w:val="00EC5F2B"/>
    <w:rsid w:val="00ED2105"/>
    <w:rsid w:val="00ED422D"/>
    <w:rsid w:val="00ED59A3"/>
    <w:rsid w:val="00ED67F4"/>
    <w:rsid w:val="00ED7C6C"/>
    <w:rsid w:val="00EE01A8"/>
    <w:rsid w:val="00EE14A1"/>
    <w:rsid w:val="00EE231A"/>
    <w:rsid w:val="00EE25DF"/>
    <w:rsid w:val="00EE2803"/>
    <w:rsid w:val="00EE5702"/>
    <w:rsid w:val="00EE6129"/>
    <w:rsid w:val="00EE64CD"/>
    <w:rsid w:val="00EE65CB"/>
    <w:rsid w:val="00EE7791"/>
    <w:rsid w:val="00EE7868"/>
    <w:rsid w:val="00EE7CAE"/>
    <w:rsid w:val="00EF0414"/>
    <w:rsid w:val="00EF2A70"/>
    <w:rsid w:val="00EF2EE2"/>
    <w:rsid w:val="00EF3482"/>
    <w:rsid w:val="00EF50DE"/>
    <w:rsid w:val="00EF5633"/>
    <w:rsid w:val="00EF575F"/>
    <w:rsid w:val="00EF5EF1"/>
    <w:rsid w:val="00EF7969"/>
    <w:rsid w:val="00F0034E"/>
    <w:rsid w:val="00F0094A"/>
    <w:rsid w:val="00F0170A"/>
    <w:rsid w:val="00F0173D"/>
    <w:rsid w:val="00F0175F"/>
    <w:rsid w:val="00F024C2"/>
    <w:rsid w:val="00F04381"/>
    <w:rsid w:val="00F04388"/>
    <w:rsid w:val="00F05635"/>
    <w:rsid w:val="00F06993"/>
    <w:rsid w:val="00F07E30"/>
    <w:rsid w:val="00F1011F"/>
    <w:rsid w:val="00F1077E"/>
    <w:rsid w:val="00F129BC"/>
    <w:rsid w:val="00F148C7"/>
    <w:rsid w:val="00F156E1"/>
    <w:rsid w:val="00F15A87"/>
    <w:rsid w:val="00F15E30"/>
    <w:rsid w:val="00F16035"/>
    <w:rsid w:val="00F169EE"/>
    <w:rsid w:val="00F16F2A"/>
    <w:rsid w:val="00F1785A"/>
    <w:rsid w:val="00F20B43"/>
    <w:rsid w:val="00F21460"/>
    <w:rsid w:val="00F226EF"/>
    <w:rsid w:val="00F2294F"/>
    <w:rsid w:val="00F2427D"/>
    <w:rsid w:val="00F24AD8"/>
    <w:rsid w:val="00F24CDB"/>
    <w:rsid w:val="00F24E75"/>
    <w:rsid w:val="00F251D9"/>
    <w:rsid w:val="00F256E3"/>
    <w:rsid w:val="00F26099"/>
    <w:rsid w:val="00F263DF"/>
    <w:rsid w:val="00F30A42"/>
    <w:rsid w:val="00F312CD"/>
    <w:rsid w:val="00F33642"/>
    <w:rsid w:val="00F33852"/>
    <w:rsid w:val="00F358AC"/>
    <w:rsid w:val="00F37888"/>
    <w:rsid w:val="00F4004E"/>
    <w:rsid w:val="00F40B01"/>
    <w:rsid w:val="00F40EBA"/>
    <w:rsid w:val="00F4157A"/>
    <w:rsid w:val="00F436F7"/>
    <w:rsid w:val="00F472AE"/>
    <w:rsid w:val="00F47F97"/>
    <w:rsid w:val="00F5044B"/>
    <w:rsid w:val="00F508BB"/>
    <w:rsid w:val="00F50F3E"/>
    <w:rsid w:val="00F521D3"/>
    <w:rsid w:val="00F52756"/>
    <w:rsid w:val="00F52E93"/>
    <w:rsid w:val="00F53088"/>
    <w:rsid w:val="00F533FB"/>
    <w:rsid w:val="00F5494C"/>
    <w:rsid w:val="00F54CB3"/>
    <w:rsid w:val="00F552C0"/>
    <w:rsid w:val="00F5568B"/>
    <w:rsid w:val="00F56BF9"/>
    <w:rsid w:val="00F56F84"/>
    <w:rsid w:val="00F63A19"/>
    <w:rsid w:val="00F64835"/>
    <w:rsid w:val="00F667F0"/>
    <w:rsid w:val="00F66EB9"/>
    <w:rsid w:val="00F67E8E"/>
    <w:rsid w:val="00F7032E"/>
    <w:rsid w:val="00F719EC"/>
    <w:rsid w:val="00F72CFE"/>
    <w:rsid w:val="00F73EC3"/>
    <w:rsid w:val="00F74AA9"/>
    <w:rsid w:val="00F74CF3"/>
    <w:rsid w:val="00F75254"/>
    <w:rsid w:val="00F76340"/>
    <w:rsid w:val="00F772E5"/>
    <w:rsid w:val="00F77575"/>
    <w:rsid w:val="00F775CE"/>
    <w:rsid w:val="00F81B37"/>
    <w:rsid w:val="00F81D16"/>
    <w:rsid w:val="00F8307E"/>
    <w:rsid w:val="00F83CBD"/>
    <w:rsid w:val="00F83F9F"/>
    <w:rsid w:val="00F85A3D"/>
    <w:rsid w:val="00F87C5C"/>
    <w:rsid w:val="00F87D2E"/>
    <w:rsid w:val="00F921D6"/>
    <w:rsid w:val="00F92D52"/>
    <w:rsid w:val="00F92E6A"/>
    <w:rsid w:val="00F958A8"/>
    <w:rsid w:val="00F96393"/>
    <w:rsid w:val="00F9754A"/>
    <w:rsid w:val="00FA02B4"/>
    <w:rsid w:val="00FA0CEC"/>
    <w:rsid w:val="00FA1A35"/>
    <w:rsid w:val="00FA1C47"/>
    <w:rsid w:val="00FA2187"/>
    <w:rsid w:val="00FA2640"/>
    <w:rsid w:val="00FA624B"/>
    <w:rsid w:val="00FA6710"/>
    <w:rsid w:val="00FA6DBD"/>
    <w:rsid w:val="00FA6FC8"/>
    <w:rsid w:val="00FA7BFD"/>
    <w:rsid w:val="00FB0073"/>
    <w:rsid w:val="00FB07B3"/>
    <w:rsid w:val="00FB0B1C"/>
    <w:rsid w:val="00FB0D4F"/>
    <w:rsid w:val="00FB1600"/>
    <w:rsid w:val="00FB251E"/>
    <w:rsid w:val="00FB32F8"/>
    <w:rsid w:val="00FB40D1"/>
    <w:rsid w:val="00FB6677"/>
    <w:rsid w:val="00FB705C"/>
    <w:rsid w:val="00FC1FFE"/>
    <w:rsid w:val="00FC249E"/>
    <w:rsid w:val="00FC2802"/>
    <w:rsid w:val="00FC3E71"/>
    <w:rsid w:val="00FC3F48"/>
    <w:rsid w:val="00FC4156"/>
    <w:rsid w:val="00FC4C74"/>
    <w:rsid w:val="00FC6D57"/>
    <w:rsid w:val="00FC7B7A"/>
    <w:rsid w:val="00FD021A"/>
    <w:rsid w:val="00FD0FB0"/>
    <w:rsid w:val="00FD276E"/>
    <w:rsid w:val="00FD365A"/>
    <w:rsid w:val="00FD3791"/>
    <w:rsid w:val="00FD592B"/>
    <w:rsid w:val="00FD65D6"/>
    <w:rsid w:val="00FD71E4"/>
    <w:rsid w:val="00FD7707"/>
    <w:rsid w:val="00FE02E8"/>
    <w:rsid w:val="00FE07B9"/>
    <w:rsid w:val="00FE12B8"/>
    <w:rsid w:val="00FE1927"/>
    <w:rsid w:val="00FE255B"/>
    <w:rsid w:val="00FE2D5E"/>
    <w:rsid w:val="00FE33B6"/>
    <w:rsid w:val="00FE3A37"/>
    <w:rsid w:val="00FE3CD7"/>
    <w:rsid w:val="00FE48B3"/>
    <w:rsid w:val="00FE4D4F"/>
    <w:rsid w:val="00FE50FA"/>
    <w:rsid w:val="00FE67D5"/>
    <w:rsid w:val="00FE7102"/>
    <w:rsid w:val="00FE7995"/>
    <w:rsid w:val="00FF19FA"/>
    <w:rsid w:val="00FF2059"/>
    <w:rsid w:val="00FF2B82"/>
    <w:rsid w:val="00FF2D33"/>
    <w:rsid w:val="00FF4A31"/>
    <w:rsid w:val="00FF4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7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03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5B2E03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link w:val="20"/>
    <w:qFormat/>
    <w:rsid w:val="005B2E03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5B2E03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5B2E03"/>
    <w:pPr>
      <w:keepNext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5B2E03"/>
    <w:pPr>
      <w:keepNext/>
      <w:ind w:firstLine="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5B2E03"/>
    <w:pPr>
      <w:keepNext/>
      <w:ind w:firstLine="0"/>
      <w:jc w:val="left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5B2E03"/>
    <w:pPr>
      <w:ind w:firstLine="0"/>
      <w:jc w:val="left"/>
    </w:pPr>
    <w:rPr>
      <w:sz w:val="24"/>
    </w:rPr>
  </w:style>
  <w:style w:type="character" w:styleId="a4">
    <w:name w:val="footnote reference"/>
    <w:semiHidden/>
    <w:rsid w:val="005B2E03"/>
    <w:rPr>
      <w:rFonts w:ascii="Times New Roman" w:hAnsi="Times New Roman"/>
      <w:i/>
      <w:sz w:val="24"/>
      <w:vertAlign w:val="baseline"/>
    </w:rPr>
  </w:style>
  <w:style w:type="paragraph" w:styleId="a5">
    <w:name w:val="footnote text"/>
    <w:basedOn w:val="a"/>
    <w:link w:val="a6"/>
    <w:semiHidden/>
    <w:rsid w:val="005B2E03"/>
    <w:rPr>
      <w:rFonts w:ascii="Times New Roman" w:hAnsi="Times New Roman"/>
      <w:i/>
      <w:sz w:val="24"/>
    </w:rPr>
  </w:style>
  <w:style w:type="paragraph" w:styleId="21">
    <w:name w:val="Body Text Indent 2"/>
    <w:basedOn w:val="a"/>
    <w:link w:val="22"/>
    <w:rsid w:val="005B2E03"/>
  </w:style>
  <w:style w:type="paragraph" w:styleId="30">
    <w:name w:val="Body Text Indent 3"/>
    <w:basedOn w:val="a"/>
    <w:link w:val="31"/>
    <w:rsid w:val="005B2E03"/>
  </w:style>
  <w:style w:type="paragraph" w:styleId="a7">
    <w:name w:val="Normal (Web)"/>
    <w:basedOn w:val="a"/>
    <w:rsid w:val="005B2E0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8">
    <w:name w:val="List Bullet"/>
    <w:basedOn w:val="a"/>
    <w:rsid w:val="005B2E03"/>
    <w:pPr>
      <w:tabs>
        <w:tab w:val="num" w:pos="360"/>
      </w:tabs>
      <w:ind w:left="360" w:hanging="360"/>
    </w:pPr>
  </w:style>
  <w:style w:type="paragraph" w:styleId="23">
    <w:name w:val="List Bullet 2"/>
    <w:basedOn w:val="a"/>
    <w:rsid w:val="005B2E03"/>
    <w:pPr>
      <w:tabs>
        <w:tab w:val="num" w:pos="643"/>
      </w:tabs>
      <w:ind w:left="643" w:hanging="360"/>
    </w:pPr>
  </w:style>
  <w:style w:type="paragraph" w:styleId="32">
    <w:name w:val="List Bullet 3"/>
    <w:basedOn w:val="a"/>
    <w:rsid w:val="005B2E03"/>
    <w:pPr>
      <w:tabs>
        <w:tab w:val="num" w:pos="926"/>
      </w:tabs>
      <w:ind w:left="926" w:hanging="360"/>
    </w:pPr>
  </w:style>
  <w:style w:type="paragraph" w:styleId="40">
    <w:name w:val="List Bullet 4"/>
    <w:basedOn w:val="a"/>
    <w:rsid w:val="005B2E03"/>
    <w:pPr>
      <w:tabs>
        <w:tab w:val="num" w:pos="1209"/>
      </w:tabs>
      <w:ind w:left="1209" w:hanging="360"/>
    </w:pPr>
  </w:style>
  <w:style w:type="paragraph" w:styleId="51">
    <w:name w:val="List Bullet 5"/>
    <w:basedOn w:val="a"/>
    <w:rsid w:val="005B2E03"/>
    <w:pPr>
      <w:tabs>
        <w:tab w:val="num" w:pos="1492"/>
      </w:tabs>
      <w:ind w:left="1492" w:hanging="360"/>
    </w:pPr>
  </w:style>
  <w:style w:type="paragraph" w:styleId="a9">
    <w:name w:val="List Number"/>
    <w:basedOn w:val="a"/>
    <w:rsid w:val="005B2E03"/>
    <w:pPr>
      <w:tabs>
        <w:tab w:val="num" w:pos="360"/>
      </w:tabs>
      <w:ind w:left="360" w:hanging="360"/>
    </w:pPr>
  </w:style>
  <w:style w:type="paragraph" w:styleId="24">
    <w:name w:val="List Number 2"/>
    <w:basedOn w:val="a"/>
    <w:rsid w:val="005B2E03"/>
    <w:pPr>
      <w:tabs>
        <w:tab w:val="num" w:pos="643"/>
      </w:tabs>
      <w:ind w:left="643" w:hanging="360"/>
    </w:pPr>
  </w:style>
  <w:style w:type="paragraph" w:styleId="33">
    <w:name w:val="List Number 3"/>
    <w:basedOn w:val="a"/>
    <w:rsid w:val="005B2E03"/>
    <w:pPr>
      <w:tabs>
        <w:tab w:val="num" w:pos="926"/>
      </w:tabs>
      <w:ind w:left="926" w:hanging="360"/>
    </w:pPr>
  </w:style>
  <w:style w:type="paragraph" w:styleId="41">
    <w:name w:val="List Number 4"/>
    <w:basedOn w:val="a"/>
    <w:rsid w:val="005B2E03"/>
    <w:pPr>
      <w:tabs>
        <w:tab w:val="num" w:pos="1209"/>
      </w:tabs>
      <w:ind w:left="1209" w:hanging="360"/>
    </w:pPr>
  </w:style>
  <w:style w:type="paragraph" w:styleId="52">
    <w:name w:val="List Number 5"/>
    <w:basedOn w:val="a"/>
    <w:rsid w:val="005B2E03"/>
    <w:pPr>
      <w:tabs>
        <w:tab w:val="num" w:pos="1492"/>
      </w:tabs>
      <w:ind w:left="1492" w:hanging="360"/>
    </w:pPr>
  </w:style>
  <w:style w:type="table" w:styleId="aa">
    <w:name w:val="Table Grid"/>
    <w:basedOn w:val="a1"/>
    <w:rsid w:val="0013705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dnote text"/>
    <w:basedOn w:val="a"/>
    <w:semiHidden/>
    <w:rsid w:val="00E975D8"/>
    <w:rPr>
      <w:sz w:val="20"/>
    </w:rPr>
  </w:style>
  <w:style w:type="character" w:styleId="ac">
    <w:name w:val="endnote reference"/>
    <w:semiHidden/>
    <w:rsid w:val="00E975D8"/>
    <w:rPr>
      <w:vertAlign w:val="superscript"/>
    </w:rPr>
  </w:style>
  <w:style w:type="character" w:customStyle="1" w:styleId="20">
    <w:name w:val="Заголовок 2 Знак"/>
    <w:link w:val="2"/>
    <w:rsid w:val="00BD71A1"/>
    <w:rPr>
      <w:rFonts w:ascii="Arial" w:hAnsi="Arial"/>
      <w:b/>
      <w:sz w:val="32"/>
    </w:rPr>
  </w:style>
  <w:style w:type="character" w:customStyle="1" w:styleId="22">
    <w:name w:val="Основной текст с отступом 2 Знак"/>
    <w:link w:val="21"/>
    <w:rsid w:val="00BD71A1"/>
    <w:rPr>
      <w:rFonts w:ascii="Arial" w:hAnsi="Arial"/>
      <w:sz w:val="28"/>
    </w:rPr>
  </w:style>
  <w:style w:type="paragraph" w:styleId="ad">
    <w:name w:val="header"/>
    <w:basedOn w:val="a"/>
    <w:link w:val="ae"/>
    <w:rsid w:val="007049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704968"/>
    <w:rPr>
      <w:rFonts w:ascii="Arial" w:hAnsi="Arial"/>
      <w:sz w:val="28"/>
    </w:rPr>
  </w:style>
  <w:style w:type="paragraph" w:styleId="af">
    <w:name w:val="footer"/>
    <w:basedOn w:val="a"/>
    <w:link w:val="af0"/>
    <w:rsid w:val="0070496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704968"/>
    <w:rPr>
      <w:rFonts w:ascii="Arial" w:hAnsi="Arial"/>
      <w:sz w:val="28"/>
    </w:rPr>
  </w:style>
  <w:style w:type="character" w:customStyle="1" w:styleId="60">
    <w:name w:val="Заголовок 6 Знак"/>
    <w:link w:val="6"/>
    <w:rsid w:val="00995ED8"/>
    <w:rPr>
      <w:rFonts w:ascii="Arial" w:hAnsi="Arial"/>
      <w:b/>
      <w:bCs/>
      <w:sz w:val="28"/>
    </w:rPr>
  </w:style>
  <w:style w:type="character" w:customStyle="1" w:styleId="50">
    <w:name w:val="Заголовок 5 Знак"/>
    <w:link w:val="5"/>
    <w:rsid w:val="006B1CC9"/>
    <w:rPr>
      <w:rFonts w:ascii="Arial" w:hAnsi="Arial"/>
      <w:b/>
      <w:sz w:val="28"/>
    </w:rPr>
  </w:style>
  <w:style w:type="character" w:customStyle="1" w:styleId="31">
    <w:name w:val="Основной текст с отступом 3 Знак"/>
    <w:link w:val="30"/>
    <w:rsid w:val="006B1CC9"/>
    <w:rPr>
      <w:rFonts w:ascii="Arial" w:hAnsi="Arial"/>
      <w:sz w:val="28"/>
    </w:rPr>
  </w:style>
  <w:style w:type="character" w:customStyle="1" w:styleId="a6">
    <w:name w:val="Текст сноски Знак"/>
    <w:link w:val="a5"/>
    <w:semiHidden/>
    <w:rsid w:val="001E307D"/>
    <w:rPr>
      <w:i/>
      <w:sz w:val="24"/>
    </w:rPr>
  </w:style>
  <w:style w:type="paragraph" w:styleId="af1">
    <w:name w:val="Balloon Text"/>
    <w:basedOn w:val="a"/>
    <w:link w:val="af2"/>
    <w:semiHidden/>
    <w:unhideWhenUsed/>
    <w:rsid w:val="0006634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066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od.STAT\Application%20Data\Microsoft\&#1064;&#1072;&#1073;&#1083;&#1086;&#1085;&#1099;\&#1044;&#1086;&#1082;&#1083;&#1072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81E16-4C26-40D3-AB60-6344EA599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Доклад.dot</Template>
  <TotalTime>3004</TotalTime>
  <Pages>2</Pages>
  <Words>552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и строительство</vt:lpstr>
    </vt:vector>
  </TitlesOfParts>
  <Company>Комитет статистики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и строительство</dc:title>
  <dc:creator>1</dc:creator>
  <cp:lastModifiedBy>P41_TatarincevaAA</cp:lastModifiedBy>
  <cp:revision>427</cp:revision>
  <cp:lastPrinted>2024-10-20T22:52:00Z</cp:lastPrinted>
  <dcterms:created xsi:type="dcterms:W3CDTF">2021-02-15T23:02:00Z</dcterms:created>
  <dcterms:modified xsi:type="dcterms:W3CDTF">2024-12-01T22:06:00Z</dcterms:modified>
</cp:coreProperties>
</file>